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05B51" w:rsidR="00934D58" w:rsidP="00934D58" w:rsidRDefault="00934D58" w14:paraId="431E4A59" w14:textId="77777777">
      <w:pPr>
        <w:jc w:val="center"/>
        <w15:collapsed w:val="false"/>
        <w:rPr>
          <w:rFonts w:ascii="Arial" w:hAnsi="Arial" w:cs="Arial"/>
          <w:sz w:val="22"/>
          <w:szCs w:val="22"/>
        </w:rPr>
      </w:pPr>
      <w:r w:rsidRPr="00E05B51">
        <w:rPr>
          <w:rFonts w:ascii="Arial" w:hAnsi="Arial" w:cs="Arial"/>
          <w:sz w:val="22"/>
          <w:szCs w:val="22"/>
        </w:rPr>
        <w:t>Z A P I S N I K</w:t>
      </w:r>
    </w:p>
    <w:p w:rsidRPr="00E05B51" w:rsidR="00934D58" w:rsidP="00934D58" w:rsidRDefault="00934D58" w14:paraId="7C171F35" w14:textId="77777777">
      <w:pPr>
        <w:jc w:val="both"/>
        <w:rPr>
          <w:rFonts w:ascii="Arial" w:hAnsi="Arial" w:cs="Arial"/>
          <w:sz w:val="22"/>
          <w:szCs w:val="22"/>
        </w:rPr>
      </w:pPr>
    </w:p>
    <w:p w:rsidRPr="00E05B51" w:rsidR="00D42DE7" w:rsidP="00322D76" w:rsidRDefault="00072EF7" w14:paraId="1E151D28" w14:textId="1C7EA80E">
      <w:pPr>
        <w:jc w:val="both"/>
        <w:rPr>
          <w:rFonts w:ascii="Arial" w:hAnsi="Arial" w:cs="Arial"/>
          <w:sz w:val="22"/>
          <w:szCs w:val="22"/>
        </w:rPr>
      </w:pPr>
      <w:r w:rsidRPr="00E05B51">
        <w:rPr>
          <w:rFonts w:ascii="Arial" w:hAnsi="Arial" w:cs="Arial"/>
          <w:sz w:val="22"/>
          <w:szCs w:val="22"/>
        </w:rPr>
        <w:t>sa ročišta održanog pred</w:t>
      </w:r>
      <w:r w:rsidRPr="00E05B51" w:rsidR="00D42DE7">
        <w:rPr>
          <w:rFonts w:ascii="Arial" w:hAnsi="Arial" w:cs="Arial"/>
          <w:sz w:val="22"/>
          <w:szCs w:val="22"/>
        </w:rPr>
        <w:t xml:space="preserve"> Trgovačk</w:t>
      </w:r>
      <w:r w:rsidRPr="00E05B51">
        <w:rPr>
          <w:rFonts w:ascii="Arial" w:hAnsi="Arial" w:cs="Arial"/>
          <w:sz w:val="22"/>
          <w:szCs w:val="22"/>
        </w:rPr>
        <w:t>im</w:t>
      </w:r>
      <w:r w:rsidRPr="00E05B51" w:rsidR="00D42DE7">
        <w:rPr>
          <w:rFonts w:ascii="Arial" w:hAnsi="Arial" w:cs="Arial"/>
          <w:sz w:val="22"/>
          <w:szCs w:val="22"/>
        </w:rPr>
        <w:t xml:space="preserve"> sud</w:t>
      </w:r>
      <w:r w:rsidRPr="00E05B51">
        <w:rPr>
          <w:rFonts w:ascii="Arial" w:hAnsi="Arial" w:cs="Arial"/>
          <w:sz w:val="22"/>
          <w:szCs w:val="22"/>
        </w:rPr>
        <w:t>om</w:t>
      </w:r>
      <w:r w:rsidRPr="00E05B51" w:rsidR="00D42DE7">
        <w:rPr>
          <w:rFonts w:ascii="Arial" w:hAnsi="Arial" w:cs="Arial"/>
          <w:sz w:val="22"/>
          <w:szCs w:val="22"/>
        </w:rPr>
        <w:t xml:space="preserve"> u Zadru, </w:t>
      </w:r>
      <w:r w:rsidR="008F0D1A">
        <w:rPr>
          <w:rFonts w:ascii="Arial" w:hAnsi="Arial" w:cs="Arial"/>
          <w:sz w:val="22"/>
          <w:szCs w:val="22"/>
        </w:rPr>
        <w:t>11. prosinca</w:t>
      </w:r>
      <w:r w:rsidR="00095DBC">
        <w:rPr>
          <w:rFonts w:ascii="Arial" w:hAnsi="Arial" w:cs="Arial"/>
          <w:sz w:val="22"/>
          <w:szCs w:val="22"/>
        </w:rPr>
        <w:t xml:space="preserve"> </w:t>
      </w:r>
      <w:r w:rsidR="00ED6D52">
        <w:rPr>
          <w:rFonts w:ascii="Arial" w:hAnsi="Arial" w:cs="Arial"/>
          <w:sz w:val="22"/>
          <w:szCs w:val="22"/>
        </w:rPr>
        <w:t>2025</w:t>
      </w:r>
      <w:r w:rsidRPr="00E05B51" w:rsidR="004B33CA">
        <w:rPr>
          <w:rFonts w:ascii="Arial" w:hAnsi="Arial" w:cs="Arial"/>
          <w:sz w:val="22"/>
          <w:szCs w:val="22"/>
        </w:rPr>
        <w:t>.,</w:t>
      </w:r>
      <w:r w:rsidRPr="00E05B51" w:rsidR="00D42DE7">
        <w:rPr>
          <w:rFonts w:ascii="Arial" w:hAnsi="Arial" w:cs="Arial"/>
          <w:sz w:val="22"/>
          <w:szCs w:val="22"/>
        </w:rPr>
        <w:t xml:space="preserve"> povodom prijedloga za otvaranje stečajnog postupka nad dužnikom</w:t>
      </w:r>
      <w:r w:rsidRPr="00E05B51" w:rsidR="00DC3E53">
        <w:rPr>
          <w:rFonts w:ascii="Arial" w:hAnsi="Arial" w:cs="Arial"/>
          <w:sz w:val="22"/>
          <w:szCs w:val="22"/>
        </w:rPr>
        <w:t xml:space="preserve"> </w:t>
      </w:r>
      <w:r w:rsidRPr="00FD7F78" w:rsidR="00FD7F78">
        <w:rPr>
          <w:rFonts w:ascii="Arial" w:hAnsi="Arial" w:cs="Arial"/>
          <w:sz w:val="22"/>
          <w:szCs w:val="22"/>
        </w:rPr>
        <w:t xml:space="preserve">GLAMOUR ZADAR </w:t>
      </w:r>
      <w:proofErr w:type="spellStart"/>
      <w:r w:rsidRPr="00FD7F78" w:rsidR="00FD7F78">
        <w:rPr>
          <w:rFonts w:ascii="Arial" w:hAnsi="Arial" w:cs="Arial"/>
          <w:sz w:val="22"/>
          <w:szCs w:val="22"/>
        </w:rPr>
        <w:t>j.d.o.o</w:t>
      </w:r>
      <w:proofErr w:type="spellEnd"/>
      <w:r w:rsidRPr="00FD7F78" w:rsidR="00FD7F78">
        <w:rPr>
          <w:rFonts w:ascii="Arial" w:hAnsi="Arial" w:cs="Arial"/>
          <w:sz w:val="22"/>
          <w:szCs w:val="22"/>
        </w:rPr>
        <w:t>., Zadar, Ulica Ante Starčevića 23G, OIB: 47716666108</w:t>
      </w:r>
      <w:r w:rsidRPr="00E05B51" w:rsidR="002411BD">
        <w:rPr>
          <w:rFonts w:ascii="Arial" w:hAnsi="Arial" w:cs="Arial"/>
          <w:sz w:val="22"/>
          <w:szCs w:val="22"/>
        </w:rPr>
        <w:t>,</w:t>
      </w:r>
      <w:r w:rsidRPr="00E05B51" w:rsidR="0051226C">
        <w:rPr>
          <w:rFonts w:ascii="Arial" w:hAnsi="Arial" w:cs="Arial"/>
          <w:sz w:val="22"/>
          <w:szCs w:val="22"/>
        </w:rPr>
        <w:t xml:space="preserve"> </w:t>
      </w:r>
      <w:r w:rsidRPr="00E05B51" w:rsidR="00D42DE7">
        <w:rPr>
          <w:rFonts w:ascii="Arial" w:hAnsi="Arial" w:cs="Arial"/>
          <w:sz w:val="22"/>
          <w:szCs w:val="22"/>
        </w:rPr>
        <w:t xml:space="preserve">radi </w:t>
      </w:r>
      <w:r w:rsidRPr="00E05B51" w:rsidR="00E762B9">
        <w:rPr>
          <w:rFonts w:ascii="Arial" w:hAnsi="Arial" w:cs="Arial"/>
          <w:sz w:val="22"/>
          <w:szCs w:val="22"/>
        </w:rPr>
        <w:t xml:space="preserve">očitovanja o prijedlogu </w:t>
      </w:r>
      <w:r w:rsidRPr="00E05B51" w:rsidR="00D42DE7">
        <w:rPr>
          <w:rFonts w:ascii="Arial" w:hAnsi="Arial" w:cs="Arial"/>
          <w:sz w:val="22"/>
          <w:szCs w:val="22"/>
        </w:rPr>
        <w:t xml:space="preserve">za otvaranje stečajnog postupka i rasprave o pretpostavkama za otvaranje stečajnog postupka </w:t>
      </w:r>
      <w:r w:rsidR="00994A48">
        <w:rPr>
          <w:rFonts w:ascii="Arial" w:hAnsi="Arial" w:cs="Arial"/>
          <w:sz w:val="22"/>
          <w:szCs w:val="22"/>
        </w:rPr>
        <w:t xml:space="preserve"> </w:t>
      </w:r>
    </w:p>
    <w:p w:rsidRPr="00E05B51" w:rsidR="00934D58" w:rsidP="00934D58" w:rsidRDefault="00934D58" w14:paraId="2B0C4666" w14:textId="77777777">
      <w:pPr>
        <w:jc w:val="both"/>
        <w:rPr>
          <w:rFonts w:ascii="Arial" w:hAnsi="Arial" w:cs="Arial"/>
          <w:sz w:val="22"/>
          <w:szCs w:val="22"/>
        </w:rPr>
      </w:pPr>
    </w:p>
    <w:p w:rsidRPr="00E05B51" w:rsidR="006525A1" w:rsidP="006525A1" w:rsidRDefault="006525A1" w14:paraId="10F579BE" w14:textId="77777777">
      <w:pPr>
        <w:jc w:val="both"/>
        <w:rPr>
          <w:rFonts w:ascii="Arial" w:hAnsi="Arial" w:cs="Arial"/>
          <w:sz w:val="22"/>
          <w:szCs w:val="22"/>
        </w:rPr>
      </w:pPr>
      <w:r w:rsidRPr="00E05B51">
        <w:rPr>
          <w:rFonts w:ascii="Arial" w:hAnsi="Arial" w:cs="Arial"/>
          <w:sz w:val="22"/>
          <w:szCs w:val="22"/>
        </w:rPr>
        <w:t xml:space="preserve">Nazočni od suda: </w:t>
      </w:r>
      <w:r w:rsidR="00683518">
        <w:rPr>
          <w:rFonts w:ascii="Arial" w:hAnsi="Arial" w:cs="Arial"/>
          <w:sz w:val="22"/>
          <w:szCs w:val="22"/>
        </w:rPr>
        <w:t xml:space="preserve"> </w:t>
      </w:r>
    </w:p>
    <w:p w:rsidRPr="00E05B51" w:rsidR="004077D6" w:rsidP="006525A1" w:rsidRDefault="00850F5F" w14:paraId="344C3AD3" w14:textId="77777777">
      <w:pPr>
        <w:jc w:val="both"/>
        <w:rPr>
          <w:rFonts w:ascii="Arial" w:hAnsi="Arial" w:cs="Arial"/>
          <w:sz w:val="22"/>
          <w:szCs w:val="22"/>
        </w:rPr>
      </w:pPr>
      <w:r w:rsidRPr="00E05B51">
        <w:rPr>
          <w:rFonts w:ascii="Arial" w:hAnsi="Arial" w:cs="Arial"/>
          <w:sz w:val="22"/>
          <w:szCs w:val="22"/>
        </w:rPr>
        <w:t xml:space="preserve">Ana </w:t>
      </w:r>
      <w:proofErr w:type="spellStart"/>
      <w:r w:rsidRPr="00E05B51">
        <w:rPr>
          <w:rFonts w:ascii="Arial" w:hAnsi="Arial" w:cs="Arial"/>
          <w:sz w:val="22"/>
          <w:szCs w:val="22"/>
        </w:rPr>
        <w:t>Markač</w:t>
      </w:r>
      <w:proofErr w:type="spellEnd"/>
      <w:r w:rsidRPr="00E05B51">
        <w:rPr>
          <w:rFonts w:ascii="Arial" w:hAnsi="Arial" w:cs="Arial"/>
          <w:sz w:val="22"/>
          <w:szCs w:val="22"/>
        </w:rPr>
        <w:t>, sutkinja</w:t>
      </w:r>
    </w:p>
    <w:p w:rsidRPr="00E05B51" w:rsidR="006525A1" w:rsidP="006525A1" w:rsidRDefault="007E300C" w14:paraId="6B799175" w14:textId="73C58FA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Ante Rubelj</w:t>
      </w:r>
      <w:r w:rsidRPr="00E05B51" w:rsidR="006525A1">
        <w:rPr>
          <w:rFonts w:ascii="Arial" w:hAnsi="Arial" w:cs="Arial"/>
          <w:sz w:val="22"/>
          <w:szCs w:val="22"/>
        </w:rPr>
        <w:t>, zapisničar</w:t>
      </w:r>
    </w:p>
    <w:p w:rsidRPr="00E05B51" w:rsidR="006525A1" w:rsidP="006525A1" w:rsidRDefault="006525A1" w14:paraId="31CE296B" w14:textId="77777777">
      <w:pPr>
        <w:jc w:val="both"/>
        <w:rPr>
          <w:rFonts w:ascii="Arial" w:hAnsi="Arial" w:cs="Arial"/>
          <w:sz w:val="22"/>
          <w:szCs w:val="22"/>
        </w:rPr>
      </w:pPr>
    </w:p>
    <w:p w:rsidRPr="00E05B51" w:rsidR="0095475A" w:rsidP="002930D3" w:rsidRDefault="006525A1" w14:paraId="4D17C7B6" w14:textId="2E530951">
      <w:pPr>
        <w:jc w:val="both"/>
        <w:rPr>
          <w:rFonts w:ascii="Arial" w:hAnsi="Arial" w:cs="Arial"/>
          <w:sz w:val="22"/>
          <w:szCs w:val="22"/>
        </w:rPr>
      </w:pPr>
      <w:r w:rsidRPr="00E05B51">
        <w:rPr>
          <w:rFonts w:ascii="Arial" w:hAnsi="Arial" w:cs="Arial"/>
          <w:sz w:val="22"/>
          <w:szCs w:val="22"/>
        </w:rPr>
        <w:t xml:space="preserve">Početak u </w:t>
      </w:r>
      <w:r w:rsidR="00A36541">
        <w:rPr>
          <w:rFonts w:ascii="Arial" w:hAnsi="Arial" w:cs="Arial"/>
          <w:sz w:val="22"/>
          <w:szCs w:val="22"/>
        </w:rPr>
        <w:t>9</w:t>
      </w:r>
      <w:r w:rsidR="009A22FC">
        <w:rPr>
          <w:rFonts w:ascii="Arial" w:hAnsi="Arial" w:cs="Arial"/>
          <w:sz w:val="22"/>
          <w:szCs w:val="22"/>
        </w:rPr>
        <w:t>,</w:t>
      </w:r>
      <w:r w:rsidR="00FD7F78">
        <w:rPr>
          <w:rFonts w:ascii="Arial" w:hAnsi="Arial" w:cs="Arial"/>
          <w:sz w:val="22"/>
          <w:szCs w:val="22"/>
        </w:rPr>
        <w:t>3</w:t>
      </w:r>
      <w:r w:rsidR="009A22FC">
        <w:rPr>
          <w:rFonts w:ascii="Arial" w:hAnsi="Arial" w:cs="Arial"/>
          <w:sz w:val="22"/>
          <w:szCs w:val="22"/>
        </w:rPr>
        <w:t>0</w:t>
      </w:r>
      <w:r w:rsidRPr="00E05B51">
        <w:rPr>
          <w:rFonts w:ascii="Arial" w:hAnsi="Arial" w:cs="Arial"/>
          <w:sz w:val="22"/>
          <w:szCs w:val="22"/>
        </w:rPr>
        <w:t xml:space="preserve"> sati</w:t>
      </w:r>
      <w:r w:rsidRPr="00E05B51" w:rsidR="00A966E9">
        <w:rPr>
          <w:rFonts w:ascii="Arial" w:hAnsi="Arial" w:cs="Arial"/>
          <w:sz w:val="22"/>
          <w:szCs w:val="22"/>
        </w:rPr>
        <w:t>.</w:t>
      </w:r>
      <w:r w:rsidRPr="00E05B51" w:rsidR="00983A0D">
        <w:rPr>
          <w:rFonts w:ascii="Arial" w:hAnsi="Arial" w:cs="Arial"/>
          <w:sz w:val="22"/>
          <w:szCs w:val="22"/>
        </w:rPr>
        <w:t xml:space="preserve"> </w:t>
      </w:r>
    </w:p>
    <w:p w:rsidRPr="00E05B51" w:rsidR="00981852" w:rsidP="00981852" w:rsidRDefault="00981852" w14:paraId="245562CB" w14:textId="77777777">
      <w:pPr>
        <w:jc w:val="both"/>
        <w:rPr>
          <w:rFonts w:ascii="Arial" w:hAnsi="Arial" w:cs="Arial"/>
          <w:sz w:val="22"/>
          <w:szCs w:val="22"/>
        </w:rPr>
      </w:pPr>
    </w:p>
    <w:p w:rsidRPr="00E05B51" w:rsidR="00110B7D" w:rsidP="00110B7D" w:rsidRDefault="00110B7D" w14:paraId="7ABBB8C5" w14:textId="77777777">
      <w:pPr>
        <w:jc w:val="both"/>
        <w:rPr>
          <w:rFonts w:ascii="Arial" w:hAnsi="Arial" w:cs="Arial"/>
          <w:sz w:val="22"/>
          <w:szCs w:val="22"/>
        </w:rPr>
      </w:pPr>
      <w:r w:rsidRPr="00E05B51">
        <w:rPr>
          <w:rFonts w:ascii="Arial" w:hAnsi="Arial" w:cs="Arial"/>
          <w:sz w:val="22"/>
          <w:szCs w:val="22"/>
        </w:rPr>
        <w:t>Utvrđuje se da su na ročište pristupili:</w:t>
      </w:r>
    </w:p>
    <w:p w:rsidRPr="00E05B51" w:rsidR="000C5F91" w:rsidP="00123B79" w:rsidRDefault="00123B79" w14:paraId="0EAC5228" w14:textId="77777777">
      <w:pPr>
        <w:rPr>
          <w:rFonts w:ascii="Arial" w:hAnsi="Arial" w:cs="Arial"/>
          <w:sz w:val="22"/>
          <w:szCs w:val="22"/>
        </w:rPr>
      </w:pPr>
      <w:r w:rsidRPr="00E05B51">
        <w:rPr>
          <w:rFonts w:ascii="Arial" w:hAnsi="Arial" w:cs="Arial"/>
          <w:sz w:val="22"/>
          <w:szCs w:val="22"/>
        </w:rPr>
        <w:t xml:space="preserve">     </w:t>
      </w:r>
    </w:p>
    <w:p w:rsidR="00A86078" w:rsidP="00095DBC" w:rsidRDefault="00AC3360" w14:paraId="03D8944A" w14:textId="71CDCD55">
      <w:pPr>
        <w:jc w:val="both"/>
        <w:rPr>
          <w:rFonts w:ascii="Arial" w:hAnsi="Arial" w:cs="Arial"/>
          <w:sz w:val="22"/>
          <w:szCs w:val="22"/>
        </w:rPr>
      </w:pPr>
      <w:r w:rsidRPr="00AC3360">
        <w:rPr>
          <w:rFonts w:ascii="Arial" w:hAnsi="Arial" w:cs="Arial"/>
          <w:sz w:val="22"/>
          <w:szCs w:val="22"/>
        </w:rPr>
        <w:t>-</w:t>
      </w:r>
      <w:r w:rsidRPr="00AC3360">
        <w:rPr>
          <w:rFonts w:ascii="Arial" w:hAnsi="Arial" w:cs="Arial"/>
          <w:sz w:val="22"/>
          <w:szCs w:val="22"/>
        </w:rPr>
        <w:tab/>
      </w:r>
      <w:r w:rsidRPr="008A7DCA" w:rsidR="008A7DCA">
        <w:rPr>
          <w:rFonts w:ascii="Arial" w:hAnsi="Arial" w:cs="Arial"/>
          <w:sz w:val="22"/>
          <w:szCs w:val="22"/>
        </w:rPr>
        <w:t xml:space="preserve">za dužnika: </w:t>
      </w:r>
      <w:r w:rsidR="00955CC3">
        <w:rPr>
          <w:rFonts w:ascii="Arial" w:hAnsi="Arial" w:cs="Arial"/>
          <w:sz w:val="22"/>
          <w:szCs w:val="22"/>
        </w:rPr>
        <w:t>nitko, uredno pozvana putem e-Oglasna ploča sudova</w:t>
      </w:r>
    </w:p>
    <w:p w:rsidR="00955CC3" w:rsidP="00095DBC" w:rsidRDefault="00955CC3" w14:paraId="7F4B20DF" w14:textId="68D87759">
      <w:pPr>
        <w:jc w:val="both"/>
        <w:rPr>
          <w:rFonts w:ascii="Arial" w:hAnsi="Arial" w:cs="Arial"/>
          <w:sz w:val="22"/>
          <w:szCs w:val="22"/>
        </w:rPr>
      </w:pPr>
    </w:p>
    <w:p w:rsidR="00E0333E" w:rsidP="00095DBC" w:rsidRDefault="00955CC3" w14:paraId="26BD8080" w14:textId="5F08A21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Konstatira se da je 11. prosinca 2025. u 8,11 sati zaprimljen e-mail </w:t>
      </w:r>
      <w:proofErr w:type="spellStart"/>
      <w:r>
        <w:rPr>
          <w:rFonts w:ascii="Arial" w:hAnsi="Arial" w:cs="Arial"/>
          <w:sz w:val="22"/>
          <w:szCs w:val="22"/>
        </w:rPr>
        <w:t>zz</w:t>
      </w:r>
      <w:proofErr w:type="spellEnd"/>
      <w:r>
        <w:rPr>
          <w:rFonts w:ascii="Arial" w:hAnsi="Arial" w:cs="Arial"/>
          <w:sz w:val="22"/>
          <w:szCs w:val="22"/>
        </w:rPr>
        <w:t xml:space="preserve"> dužnika kojim ista opravdava svoj nedolazak na današnje ročište zbog bolesti. Moli odgodu istoga i zakazivanje novog ročišta.</w:t>
      </w:r>
    </w:p>
    <w:p w:rsidR="00F54BB0" w:rsidP="00095DBC" w:rsidRDefault="00F54BB0" w14:paraId="3698C635" w14:textId="77777777">
      <w:pPr>
        <w:jc w:val="both"/>
        <w:rPr>
          <w:rFonts w:ascii="Arial" w:hAnsi="Arial" w:cs="Arial"/>
          <w:sz w:val="22"/>
          <w:szCs w:val="22"/>
        </w:rPr>
      </w:pPr>
    </w:p>
    <w:p w:rsidR="00F54BB0" w:rsidP="00F54BB0" w:rsidRDefault="00F54BB0" w14:paraId="3BEC35A7" w14:textId="7777777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Obzirom da nema uvjeta za održavanje današnjeg ročišta</w:t>
      </w:r>
    </w:p>
    <w:p w:rsidR="00F54BB0" w:rsidP="00F54BB0" w:rsidRDefault="00F54BB0" w14:paraId="6FD319B6" w14:textId="77777777">
      <w:pPr>
        <w:jc w:val="both"/>
        <w:rPr>
          <w:rFonts w:ascii="Arial" w:hAnsi="Arial" w:cs="Arial"/>
          <w:sz w:val="22"/>
          <w:szCs w:val="22"/>
        </w:rPr>
      </w:pPr>
    </w:p>
    <w:p w:rsidR="00F54BB0" w:rsidP="00F54BB0" w:rsidRDefault="00F54BB0" w14:paraId="108E575A" w14:textId="7777777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Sud donosi </w:t>
      </w:r>
    </w:p>
    <w:p w:rsidR="00F54BB0" w:rsidP="00F54BB0" w:rsidRDefault="00F54BB0" w14:paraId="3FB9D177" w14:textId="77777777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 j e š e nj e </w:t>
      </w:r>
    </w:p>
    <w:p w:rsidR="00F54BB0" w:rsidP="00F54BB0" w:rsidRDefault="00F54BB0" w14:paraId="56A59DCB" w14:textId="77777777">
      <w:pPr>
        <w:rPr>
          <w:rFonts w:ascii="Arial" w:hAnsi="Arial" w:cs="Arial"/>
          <w:sz w:val="22"/>
          <w:szCs w:val="22"/>
        </w:rPr>
      </w:pPr>
    </w:p>
    <w:p w:rsidR="00955CC3" w:rsidP="00955CC3" w:rsidRDefault="00955CC3" w14:paraId="547FBEF9" w14:textId="4A9ACBBE">
      <w:pPr>
        <w:jc w:val="both"/>
        <w:rPr>
          <w:rFonts w:ascii="Arial" w:hAnsi="Arial" w:cs="Arial"/>
          <w:sz w:val="22"/>
          <w:szCs w:val="22"/>
        </w:rPr>
      </w:pPr>
      <w:r w:rsidRPr="00A46602">
        <w:rPr>
          <w:rFonts w:ascii="Arial" w:hAnsi="Arial" w:cs="Arial"/>
          <w:sz w:val="22"/>
          <w:szCs w:val="22"/>
        </w:rPr>
        <w:t xml:space="preserve">Današnje ročište se odgađa, slijedeće se određuje za </w:t>
      </w:r>
      <w:r w:rsidRPr="00955CC3">
        <w:rPr>
          <w:rFonts w:ascii="Arial" w:hAnsi="Arial" w:cs="Arial"/>
          <w:b/>
          <w:sz w:val="22"/>
          <w:szCs w:val="22"/>
        </w:rPr>
        <w:t xml:space="preserve">13. siječnja 2026. u 9,00 sati, sudnica 14/I, </w:t>
      </w:r>
      <w:r>
        <w:rPr>
          <w:rFonts w:ascii="Arial" w:hAnsi="Arial" w:cs="Arial"/>
          <w:sz w:val="22"/>
          <w:szCs w:val="22"/>
        </w:rPr>
        <w:t xml:space="preserve">a na koje ročište će se </w:t>
      </w:r>
      <w:proofErr w:type="spellStart"/>
      <w:r>
        <w:rPr>
          <w:rFonts w:ascii="Arial" w:hAnsi="Arial" w:cs="Arial"/>
          <w:sz w:val="22"/>
          <w:szCs w:val="22"/>
        </w:rPr>
        <w:t>zz</w:t>
      </w:r>
      <w:proofErr w:type="spellEnd"/>
      <w:r>
        <w:rPr>
          <w:rFonts w:ascii="Arial" w:hAnsi="Arial" w:cs="Arial"/>
          <w:sz w:val="22"/>
          <w:szCs w:val="22"/>
        </w:rPr>
        <w:t xml:space="preserve"> dužnika pozvati dostavom ovog ročišnog zapisnika koji će se objaviti i na e-Oglasna ploča sudova.</w:t>
      </w:r>
    </w:p>
    <w:p w:rsidR="00F54BB0" w:rsidP="00F54BB0" w:rsidRDefault="00F54BB0" w14:paraId="55D6E47E" w14:textId="77777777">
      <w:pPr>
        <w:jc w:val="both"/>
        <w:rPr>
          <w:rFonts w:ascii="Arial" w:hAnsi="Arial" w:cs="Arial"/>
          <w:sz w:val="22"/>
          <w:szCs w:val="22"/>
        </w:rPr>
      </w:pPr>
    </w:p>
    <w:p w:rsidR="00F54BB0" w:rsidP="00F54BB0" w:rsidRDefault="00F54BB0" w14:paraId="30088C9E" w14:textId="0948A22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Dovršeno u </w:t>
      </w:r>
      <w:r w:rsidR="00A36541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>,</w:t>
      </w:r>
      <w:r w:rsidR="00FD7F78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5 sati.</w:t>
      </w:r>
    </w:p>
    <w:p w:rsidR="00F54BB0" w:rsidP="00F54BB0" w:rsidRDefault="00F54BB0" w14:paraId="530750E1" w14:textId="7777777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F54BB0" w:rsidP="00F54BB0" w:rsidRDefault="00F54BB0" w14:paraId="5AB6AC84" w14:textId="77777777">
      <w:pPr>
        <w:jc w:val="both"/>
        <w:rPr>
          <w:rFonts w:ascii="Arial" w:hAnsi="Arial" w:cs="Arial"/>
          <w:sz w:val="22"/>
          <w:szCs w:val="22"/>
        </w:rPr>
      </w:pPr>
    </w:p>
    <w:p w:rsidR="00F54BB0" w:rsidP="00F54BB0" w:rsidRDefault="00F54BB0" w14:paraId="2D05298F" w14:textId="77777777">
      <w:pPr>
        <w:tabs>
          <w:tab w:val="center" w:pos="4606"/>
          <w:tab w:val="left" w:pos="742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Sutkinja</w:t>
      </w:r>
    </w:p>
    <w:p w:rsidR="00F54BB0" w:rsidP="00F54BB0" w:rsidRDefault="00F54BB0" w14:paraId="3A18121D" w14:textId="77777777">
      <w:pPr>
        <w:jc w:val="center"/>
        <w:rPr>
          <w:rFonts w:ascii="Arial" w:hAnsi="Arial" w:cs="Arial"/>
          <w:sz w:val="22"/>
          <w:szCs w:val="22"/>
        </w:rPr>
      </w:pPr>
    </w:p>
    <w:p w:rsidR="00F54BB0" w:rsidP="00F54BB0" w:rsidRDefault="00F54BB0" w14:paraId="487BC118" w14:textId="77777777">
      <w:pPr>
        <w:jc w:val="center"/>
        <w:rPr>
          <w:rFonts w:ascii="Arial" w:hAnsi="Arial" w:cs="Arial"/>
          <w:sz w:val="22"/>
          <w:szCs w:val="22"/>
        </w:rPr>
      </w:pPr>
    </w:p>
    <w:p w:rsidR="00F54BB0" w:rsidP="00F54BB0" w:rsidRDefault="00F54BB0" w14:paraId="4EAB9866" w14:textId="77777777">
      <w:pPr>
        <w:jc w:val="center"/>
        <w:rPr>
          <w:rFonts w:ascii="Arial" w:hAnsi="Arial" w:cs="Arial"/>
          <w:sz w:val="22"/>
          <w:szCs w:val="22"/>
        </w:rPr>
      </w:pPr>
    </w:p>
    <w:p w:rsidR="00F54BB0" w:rsidP="00F54BB0" w:rsidRDefault="00F54BB0" w14:paraId="2802635D" w14:textId="77777777">
      <w:pPr>
        <w:jc w:val="center"/>
        <w:rPr>
          <w:rFonts w:ascii="Arial" w:hAnsi="Arial" w:cs="Arial"/>
          <w:sz w:val="22"/>
          <w:szCs w:val="22"/>
        </w:rPr>
      </w:pPr>
    </w:p>
    <w:p w:rsidR="00F54BB0" w:rsidP="00F54BB0" w:rsidRDefault="00F54BB0" w14:paraId="7EAAA63F" w14:textId="77777777">
      <w:pPr>
        <w:jc w:val="center"/>
        <w:rPr>
          <w:rFonts w:ascii="Arial" w:hAnsi="Arial" w:cs="Arial"/>
          <w:sz w:val="22"/>
          <w:szCs w:val="22"/>
        </w:rPr>
      </w:pPr>
    </w:p>
    <w:p w:rsidR="00F54BB0" w:rsidP="00F54BB0" w:rsidRDefault="00F54BB0" w14:paraId="73B8B951" w14:textId="77777777">
      <w:pPr>
        <w:jc w:val="center"/>
        <w:rPr>
          <w:rFonts w:ascii="Arial" w:hAnsi="Arial" w:cs="Arial"/>
          <w:sz w:val="22"/>
          <w:szCs w:val="22"/>
        </w:rPr>
      </w:pPr>
    </w:p>
    <w:p w:rsidR="00F54BB0" w:rsidP="00F54BB0" w:rsidRDefault="00F54BB0" w14:paraId="10AA5123" w14:textId="77777777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Zapisničar</w:t>
      </w:r>
    </w:p>
    <w:p w:rsidR="00F54BB0" w:rsidP="00F54BB0" w:rsidRDefault="00F54BB0" w14:paraId="70F7772A" w14:textId="77777777">
      <w:pPr>
        <w:jc w:val="center"/>
        <w:rPr>
          <w:rFonts w:ascii="Arial" w:hAnsi="Arial" w:cs="Arial"/>
          <w:sz w:val="22"/>
          <w:szCs w:val="22"/>
        </w:rPr>
      </w:pPr>
    </w:p>
    <w:p w:rsidR="00F54BB0" w:rsidP="00F54BB0" w:rsidRDefault="00F54BB0" w14:paraId="60A38316" w14:textId="77777777">
      <w:pPr>
        <w:jc w:val="both"/>
        <w:rPr>
          <w:rFonts w:ascii="Arial" w:hAnsi="Arial" w:cs="Arial"/>
          <w:sz w:val="22"/>
          <w:szCs w:val="22"/>
        </w:rPr>
      </w:pPr>
    </w:p>
    <w:p w:rsidR="00F54BB0" w:rsidP="00F54BB0" w:rsidRDefault="00F54BB0" w14:paraId="7BE8D481" w14:textId="7777777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F54BB0" w:rsidP="00F54BB0" w:rsidRDefault="00F54BB0" w14:paraId="2E2D602F" w14:textId="77777777">
      <w:pPr>
        <w:jc w:val="both"/>
        <w:rPr>
          <w:rFonts w:ascii="Arial" w:hAnsi="Arial" w:cs="Arial"/>
          <w:sz w:val="22"/>
          <w:szCs w:val="22"/>
        </w:rPr>
      </w:pPr>
    </w:p>
    <w:p w:rsidR="00F54BB0" w:rsidP="00F54BB0" w:rsidRDefault="00F54BB0" w14:paraId="1DCFC6B7" w14:textId="77777777">
      <w:pPr>
        <w:jc w:val="both"/>
        <w:rPr>
          <w:rFonts w:ascii="Arial" w:hAnsi="Arial" w:cs="Arial"/>
          <w:sz w:val="22"/>
          <w:szCs w:val="22"/>
        </w:rPr>
      </w:pPr>
    </w:p>
    <w:p w:rsidR="00F54BB0" w:rsidP="00F54BB0" w:rsidRDefault="00F54BB0" w14:paraId="47071393" w14:textId="77777777">
      <w:pPr>
        <w:jc w:val="both"/>
        <w:rPr>
          <w:rFonts w:ascii="Arial" w:hAnsi="Arial" w:cs="Arial"/>
          <w:sz w:val="22"/>
          <w:szCs w:val="22"/>
        </w:rPr>
      </w:pPr>
    </w:p>
    <w:p w:rsidR="00F54BB0" w:rsidP="00095DBC" w:rsidRDefault="00F54BB0" w14:paraId="3B7323FC" w14:textId="77777777">
      <w:pPr>
        <w:jc w:val="both"/>
        <w:rPr>
          <w:rFonts w:ascii="Arial" w:hAnsi="Arial" w:cs="Arial"/>
          <w:sz w:val="22"/>
          <w:szCs w:val="22"/>
        </w:rPr>
      </w:pPr>
    </w:p>
    <w:p w:rsidR="00F54BB0" w:rsidP="00095DBC" w:rsidRDefault="00F54BB0" w14:paraId="4B188AFD" w14:textId="77777777">
      <w:pPr>
        <w:jc w:val="both"/>
        <w:rPr>
          <w:rFonts w:ascii="Arial" w:hAnsi="Arial" w:cs="Arial"/>
          <w:sz w:val="22"/>
          <w:szCs w:val="22"/>
        </w:rPr>
      </w:pPr>
    </w:p>
    <w:p w:rsidR="00F54BB0" w:rsidP="00095DBC" w:rsidRDefault="00F54BB0" w14:paraId="124ACA8D" w14:textId="77777777">
      <w:pPr>
        <w:jc w:val="both"/>
        <w:rPr>
          <w:rFonts w:ascii="Arial" w:hAnsi="Arial" w:cs="Arial"/>
          <w:sz w:val="22"/>
          <w:szCs w:val="22"/>
        </w:rPr>
      </w:pPr>
    </w:p>
    <w:p w:rsidR="00F54BB0" w:rsidP="00095DBC" w:rsidRDefault="00F54BB0" w14:paraId="46C41730" w14:textId="77777777">
      <w:pPr>
        <w:jc w:val="both"/>
        <w:rPr>
          <w:rFonts w:ascii="Arial" w:hAnsi="Arial" w:cs="Arial"/>
          <w:sz w:val="22"/>
          <w:szCs w:val="22"/>
        </w:rPr>
      </w:pPr>
    </w:p>
    <w:p w:rsidR="00F54BB0" w:rsidP="00095DBC" w:rsidRDefault="00F54BB0" w14:paraId="6B680724" w14:textId="77777777">
      <w:pPr>
        <w:jc w:val="both"/>
        <w:rPr>
          <w:rFonts w:ascii="Arial" w:hAnsi="Arial" w:cs="Arial"/>
          <w:sz w:val="22"/>
          <w:szCs w:val="22"/>
        </w:rPr>
      </w:pPr>
    </w:p>
    <w:p w:rsidR="00F54BB0" w:rsidP="00095DBC" w:rsidRDefault="00F54BB0" w14:paraId="03892F58" w14:textId="77777777">
      <w:pPr>
        <w:jc w:val="both"/>
        <w:rPr>
          <w:rFonts w:ascii="Arial" w:hAnsi="Arial" w:cs="Arial"/>
          <w:sz w:val="22"/>
          <w:szCs w:val="22"/>
        </w:rPr>
      </w:pPr>
    </w:p>
    <w:p w:rsidR="00F54BB0" w:rsidP="00095DBC" w:rsidRDefault="00F54BB0" w14:paraId="6858BF56" w14:textId="77777777">
      <w:pPr>
        <w:jc w:val="both"/>
        <w:rPr>
          <w:rFonts w:ascii="Arial" w:hAnsi="Arial" w:cs="Arial"/>
          <w:sz w:val="22"/>
          <w:szCs w:val="22"/>
        </w:rPr>
      </w:pPr>
    </w:p>
    <w:p w:rsidRPr="00E05B51" w:rsidR="00330B17" w:rsidP="00F46D0C" w:rsidRDefault="00330B17" w14:paraId="662EF820" w14:textId="77777777">
      <w:pPr>
        <w:rPr>
          <w:rFonts w:ascii="Arial" w:hAnsi="Arial" w:cs="Arial"/>
          <w:sz w:val="22"/>
          <w:szCs w:val="22"/>
        </w:rPr>
      </w:pPr>
    </w:p>
    <w:sectPr w:rsidRPr="00E05B51" w:rsidR="00330B17" w:rsidSect="00956888">
      <w:headerReference w:type="even" r:id="rId9"/>
      <w:headerReference w:type="default" r:id="rId10"/>
      <w:headerReference w:type="first" r:id="rId11"/>
      <w:pgSz w:w="11906" w:h="16838"/>
      <w:pgMar w:top="1417" w:right="1417" w:bottom="1418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 w14:paraId="0254ED83" w14:textId="77777777">
      <w:r>
        <w:separator/>
      </w:r>
    </w:p>
  </w:endnote>
  <w:endnote w:type="continuationSeparator" w:id="0">
    <w:p w:rsidR="001259A5" w:rsidRDefault="001259A5" w14:paraId="1FA8761B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 w14:paraId="041D14EF" w14:textId="77777777">
      <w:r>
        <w:separator/>
      </w:r>
    </w:p>
  </w:footnote>
  <w:footnote w:type="continuationSeparator" w:id="0">
    <w:p w:rsidR="001259A5" w:rsidRDefault="001259A5" w14:paraId="4DEEC363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 w14:paraId="35FA30DE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 w14:paraId="5A317CE1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43DFF" w:rsidR="001259A5" w:rsidP="00342794" w:rsidRDefault="001259A5" w14:paraId="428F81B6" w14:textId="59F71A3D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2"/>
        <w:szCs w:val="22"/>
      </w:rPr>
    </w:pPr>
    <w:r w:rsidRPr="00343DFF">
      <w:rPr>
        <w:rStyle w:val="Brojstranice"/>
        <w:rFonts w:ascii="Arial" w:hAnsi="Arial" w:cs="Arial"/>
        <w:sz w:val="22"/>
        <w:szCs w:val="22"/>
      </w:rPr>
      <w:fldChar w:fldCharType="begin"/>
    </w:r>
    <w:r w:rsidRPr="00343DFF">
      <w:rPr>
        <w:rStyle w:val="Brojstranice"/>
        <w:rFonts w:ascii="Arial" w:hAnsi="Arial" w:cs="Arial"/>
        <w:sz w:val="22"/>
        <w:szCs w:val="22"/>
      </w:rPr>
      <w:instrText xml:space="preserve">PAGE  </w:instrText>
    </w:r>
    <w:r w:rsidRPr="00343DFF">
      <w:rPr>
        <w:rStyle w:val="Brojstranice"/>
        <w:rFonts w:ascii="Arial" w:hAnsi="Arial" w:cs="Arial"/>
        <w:sz w:val="22"/>
        <w:szCs w:val="22"/>
      </w:rPr>
      <w:fldChar w:fldCharType="separate"/>
    </w:r>
    <w:r w:rsidR="00955CC3">
      <w:rPr>
        <w:rStyle w:val="Brojstranice"/>
        <w:rFonts w:ascii="Arial" w:hAnsi="Arial" w:cs="Arial"/>
        <w:noProof/>
        <w:sz w:val="22"/>
        <w:szCs w:val="22"/>
      </w:rPr>
      <w:t>3</w:t>
    </w:r>
    <w:r w:rsidRPr="00343DFF">
      <w:rPr>
        <w:rStyle w:val="Brojstranice"/>
        <w:rFonts w:ascii="Arial" w:hAnsi="Arial" w:cs="Arial"/>
        <w:sz w:val="22"/>
        <w:szCs w:val="22"/>
      </w:rPr>
      <w:fldChar w:fldCharType="end"/>
    </w:r>
  </w:p>
  <w:p w:rsidR="001259A5" w:rsidP="008E764E" w:rsidRDefault="00764284" w14:paraId="16700C65" w14:textId="580DB310">
    <w:pPr>
      <w:pStyle w:val="Zaglavlje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</w:r>
    <w:r w:rsidR="00BE6E1D">
      <w:rPr>
        <w:rFonts w:ascii="Arial" w:hAnsi="Arial" w:cs="Arial"/>
        <w:sz w:val="22"/>
        <w:szCs w:val="22"/>
      </w:rPr>
      <w:t>Poslovni broj:</w:t>
    </w:r>
    <w:r w:rsidRPr="004A1BFE" w:rsidR="00384512">
      <w:rPr>
        <w:rFonts w:ascii="Arial" w:hAnsi="Arial" w:cs="Arial"/>
        <w:sz w:val="22"/>
        <w:szCs w:val="22"/>
      </w:rPr>
      <w:t xml:space="preserve"> St-</w:t>
    </w:r>
    <w:r w:rsidR="008F0D1A">
      <w:rPr>
        <w:rFonts w:ascii="Arial" w:hAnsi="Arial" w:cs="Arial"/>
        <w:sz w:val="22"/>
        <w:szCs w:val="22"/>
      </w:rPr>
      <w:t>40</w:t>
    </w:r>
    <w:r w:rsidR="00FD7F78">
      <w:rPr>
        <w:rFonts w:ascii="Arial" w:hAnsi="Arial" w:cs="Arial"/>
        <w:sz w:val="22"/>
        <w:szCs w:val="22"/>
      </w:rPr>
      <w:t>0</w:t>
    </w:r>
    <w:r w:rsidR="008071EA">
      <w:rPr>
        <w:rFonts w:ascii="Arial" w:hAnsi="Arial" w:cs="Arial"/>
        <w:sz w:val="22"/>
        <w:szCs w:val="22"/>
      </w:rPr>
      <w:t>/2025</w:t>
    </w:r>
    <w:r w:rsidR="000771DE">
      <w:rPr>
        <w:rFonts w:ascii="Arial" w:hAnsi="Arial" w:cs="Arial"/>
        <w:sz w:val="22"/>
        <w:szCs w:val="22"/>
      </w:rPr>
      <w:t>-</w:t>
    </w:r>
    <w:r w:rsidR="00A46602">
      <w:rPr>
        <w:rFonts w:ascii="Arial" w:hAnsi="Arial" w:cs="Arial"/>
        <w:sz w:val="22"/>
        <w:szCs w:val="22"/>
      </w:rPr>
      <w:t>8</w:t>
    </w:r>
  </w:p>
  <w:p w:rsidRPr="004A1BFE" w:rsidR="009F2689" w:rsidP="008E764E" w:rsidRDefault="009F2689" w14:paraId="63983A08" w14:textId="77777777">
    <w:pPr>
      <w:pStyle w:val="Zaglavlje"/>
      <w:jc w:val="right"/>
      <w:rPr>
        <w:rFonts w:ascii="Arial" w:hAnsi="Arial" w:cs="Arial"/>
        <w:sz w:val="22"/>
        <w:szCs w:val="22"/>
      </w:rPr>
    </w:pPr>
  </w:p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A1BFE" w:rsidR="00850F5F" w:rsidP="00850F5F" w:rsidRDefault="00850F5F" w14:paraId="65541E27" w14:textId="1691D106">
    <w:pPr>
      <w:pStyle w:val="Zaglavlje"/>
      <w:jc w:val="right"/>
      <w:rPr>
        <w:rFonts w:ascii="Arial" w:hAnsi="Arial" w:cs="Arial"/>
        <w:sz w:val="22"/>
        <w:szCs w:val="22"/>
      </w:rPr>
    </w:pPr>
    <w:r w:rsidRPr="004A1BFE">
      <w:rPr>
        <w:rFonts w:ascii="Arial" w:hAnsi="Arial" w:cs="Arial"/>
        <w:sz w:val="22"/>
        <w:szCs w:val="22"/>
      </w:rPr>
      <w:t>P</w:t>
    </w:r>
    <w:r w:rsidR="00A86078">
      <w:rPr>
        <w:rFonts w:ascii="Arial" w:hAnsi="Arial" w:cs="Arial"/>
        <w:sz w:val="22"/>
        <w:szCs w:val="22"/>
      </w:rPr>
      <w:t>oslovni broj</w:t>
    </w:r>
    <w:r w:rsidR="00BE6E1D">
      <w:rPr>
        <w:rFonts w:ascii="Arial" w:hAnsi="Arial" w:cs="Arial"/>
        <w:sz w:val="22"/>
        <w:szCs w:val="22"/>
      </w:rPr>
      <w:t xml:space="preserve"> </w:t>
    </w:r>
    <w:r w:rsidRPr="004A1BFE" w:rsidR="001B1552">
      <w:rPr>
        <w:rFonts w:ascii="Arial" w:hAnsi="Arial" w:cs="Arial"/>
        <w:sz w:val="22"/>
        <w:szCs w:val="22"/>
      </w:rPr>
      <w:t>St-</w:t>
    </w:r>
    <w:r w:rsidR="008F0D1A">
      <w:rPr>
        <w:rFonts w:ascii="Arial" w:hAnsi="Arial" w:cs="Arial"/>
        <w:sz w:val="22"/>
        <w:szCs w:val="22"/>
      </w:rPr>
      <w:t>40</w:t>
    </w:r>
    <w:r w:rsidR="00FD7F78">
      <w:rPr>
        <w:rFonts w:ascii="Arial" w:hAnsi="Arial" w:cs="Arial"/>
        <w:sz w:val="22"/>
        <w:szCs w:val="22"/>
      </w:rPr>
      <w:t>0</w:t>
    </w:r>
    <w:r w:rsidR="008071EA">
      <w:rPr>
        <w:rFonts w:ascii="Arial" w:hAnsi="Arial" w:cs="Arial"/>
        <w:sz w:val="22"/>
        <w:szCs w:val="22"/>
      </w:rPr>
      <w:t>/2025</w:t>
    </w:r>
    <w:r w:rsidR="0005695F">
      <w:rPr>
        <w:rFonts w:ascii="Arial" w:hAnsi="Arial" w:cs="Arial"/>
        <w:sz w:val="22"/>
        <w:szCs w:val="22"/>
      </w:rPr>
      <w:t>-</w:t>
    </w:r>
    <w:r w:rsidR="00955CC3">
      <w:rPr>
        <w:rFonts w:ascii="Arial" w:hAnsi="Arial" w:cs="Arial"/>
        <w:sz w:val="22"/>
        <w:szCs w:val="22"/>
      </w:rPr>
      <w:t>9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3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CC379B6"/>
    <w:multiLevelType w:val="hybridMultilevel"/>
    <w:tmpl w:val="71483174"/>
    <w:lvl w:ilvl="0" w:tplc="3DBE339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670A4705"/>
    <w:multiLevelType w:val="hybridMultilevel"/>
    <w:tmpl w:val="06286A02"/>
    <w:lvl w:ilvl="0" w:tplc="11D208BA">
      <w:start w:val="1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6184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D58"/>
    <w:rsid w:val="00001561"/>
    <w:rsid w:val="000015A5"/>
    <w:rsid w:val="000023A8"/>
    <w:rsid w:val="0000732E"/>
    <w:rsid w:val="000115DE"/>
    <w:rsid w:val="00011B11"/>
    <w:rsid w:val="0001428E"/>
    <w:rsid w:val="000165CE"/>
    <w:rsid w:val="0001700C"/>
    <w:rsid w:val="00017B95"/>
    <w:rsid w:val="00020B14"/>
    <w:rsid w:val="00021659"/>
    <w:rsid w:val="000219F5"/>
    <w:rsid w:val="00022569"/>
    <w:rsid w:val="00026206"/>
    <w:rsid w:val="00030F3E"/>
    <w:rsid w:val="000324FC"/>
    <w:rsid w:val="000325B6"/>
    <w:rsid w:val="00032CE5"/>
    <w:rsid w:val="000333EA"/>
    <w:rsid w:val="000339F9"/>
    <w:rsid w:val="00035BB6"/>
    <w:rsid w:val="000372CF"/>
    <w:rsid w:val="0004160B"/>
    <w:rsid w:val="0004260D"/>
    <w:rsid w:val="000440B6"/>
    <w:rsid w:val="000451F4"/>
    <w:rsid w:val="00046BB1"/>
    <w:rsid w:val="00050917"/>
    <w:rsid w:val="0005695F"/>
    <w:rsid w:val="0006551C"/>
    <w:rsid w:val="00066CB9"/>
    <w:rsid w:val="00071F97"/>
    <w:rsid w:val="00072EF7"/>
    <w:rsid w:val="000766B4"/>
    <w:rsid w:val="000771DE"/>
    <w:rsid w:val="00095DBC"/>
    <w:rsid w:val="000A03EE"/>
    <w:rsid w:val="000A0E6E"/>
    <w:rsid w:val="000A3F9F"/>
    <w:rsid w:val="000A61DE"/>
    <w:rsid w:val="000A66FA"/>
    <w:rsid w:val="000B4247"/>
    <w:rsid w:val="000B5A05"/>
    <w:rsid w:val="000C0BF3"/>
    <w:rsid w:val="000C5F91"/>
    <w:rsid w:val="000C6E5F"/>
    <w:rsid w:val="000C7478"/>
    <w:rsid w:val="000D1E7C"/>
    <w:rsid w:val="000D4F6F"/>
    <w:rsid w:val="000D5CE8"/>
    <w:rsid w:val="000E0AF9"/>
    <w:rsid w:val="000E634C"/>
    <w:rsid w:val="000E65FF"/>
    <w:rsid w:val="000F1206"/>
    <w:rsid w:val="000F1EF9"/>
    <w:rsid w:val="000F2B4D"/>
    <w:rsid w:val="000F3383"/>
    <w:rsid w:val="001017DC"/>
    <w:rsid w:val="0010394B"/>
    <w:rsid w:val="00106FD2"/>
    <w:rsid w:val="00110B7D"/>
    <w:rsid w:val="00117E65"/>
    <w:rsid w:val="0012176C"/>
    <w:rsid w:val="00123B79"/>
    <w:rsid w:val="001259A5"/>
    <w:rsid w:val="001322DD"/>
    <w:rsid w:val="00136796"/>
    <w:rsid w:val="0013738E"/>
    <w:rsid w:val="001377E8"/>
    <w:rsid w:val="001406A0"/>
    <w:rsid w:val="00141D60"/>
    <w:rsid w:val="0014215E"/>
    <w:rsid w:val="00143894"/>
    <w:rsid w:val="00144166"/>
    <w:rsid w:val="00145838"/>
    <w:rsid w:val="00146934"/>
    <w:rsid w:val="0015140C"/>
    <w:rsid w:val="00151FA4"/>
    <w:rsid w:val="001526E3"/>
    <w:rsid w:val="001552C3"/>
    <w:rsid w:val="00155E6D"/>
    <w:rsid w:val="001633D2"/>
    <w:rsid w:val="00163F62"/>
    <w:rsid w:val="00171C88"/>
    <w:rsid w:val="00172CCE"/>
    <w:rsid w:val="001732E3"/>
    <w:rsid w:val="00177E2A"/>
    <w:rsid w:val="00180B0A"/>
    <w:rsid w:val="0018248F"/>
    <w:rsid w:val="001903C2"/>
    <w:rsid w:val="001907BD"/>
    <w:rsid w:val="001921CB"/>
    <w:rsid w:val="0019373B"/>
    <w:rsid w:val="00193D0D"/>
    <w:rsid w:val="001942C0"/>
    <w:rsid w:val="00197417"/>
    <w:rsid w:val="0019751E"/>
    <w:rsid w:val="001A60E6"/>
    <w:rsid w:val="001A796D"/>
    <w:rsid w:val="001A7A67"/>
    <w:rsid w:val="001A7AA7"/>
    <w:rsid w:val="001B09F9"/>
    <w:rsid w:val="001B154C"/>
    <w:rsid w:val="001B1552"/>
    <w:rsid w:val="001B1E53"/>
    <w:rsid w:val="001B3EDD"/>
    <w:rsid w:val="001B4A97"/>
    <w:rsid w:val="001B5C63"/>
    <w:rsid w:val="001C084E"/>
    <w:rsid w:val="001C0E1D"/>
    <w:rsid w:val="001C134F"/>
    <w:rsid w:val="001C17A1"/>
    <w:rsid w:val="001D3BFD"/>
    <w:rsid w:val="001D3DF4"/>
    <w:rsid w:val="001D64ED"/>
    <w:rsid w:val="001E3FCE"/>
    <w:rsid w:val="001E5F50"/>
    <w:rsid w:val="001E6047"/>
    <w:rsid w:val="001F218B"/>
    <w:rsid w:val="001F2A9E"/>
    <w:rsid w:val="001F79AB"/>
    <w:rsid w:val="001F7ACD"/>
    <w:rsid w:val="0020196C"/>
    <w:rsid w:val="002123B6"/>
    <w:rsid w:val="00213B92"/>
    <w:rsid w:val="0021696C"/>
    <w:rsid w:val="00221FCE"/>
    <w:rsid w:val="002233EE"/>
    <w:rsid w:val="002258A8"/>
    <w:rsid w:val="00230BBC"/>
    <w:rsid w:val="00232FC2"/>
    <w:rsid w:val="00235BFB"/>
    <w:rsid w:val="0023783A"/>
    <w:rsid w:val="002411BD"/>
    <w:rsid w:val="002416D1"/>
    <w:rsid w:val="00242602"/>
    <w:rsid w:val="00242C9A"/>
    <w:rsid w:val="002464ED"/>
    <w:rsid w:val="00246714"/>
    <w:rsid w:val="00253BEE"/>
    <w:rsid w:val="002561F2"/>
    <w:rsid w:val="002579CA"/>
    <w:rsid w:val="00260CBD"/>
    <w:rsid w:val="002610A1"/>
    <w:rsid w:val="00274B29"/>
    <w:rsid w:val="0027738E"/>
    <w:rsid w:val="00277A6F"/>
    <w:rsid w:val="002807C4"/>
    <w:rsid w:val="0028092B"/>
    <w:rsid w:val="00281BA7"/>
    <w:rsid w:val="002859F4"/>
    <w:rsid w:val="0028708A"/>
    <w:rsid w:val="0029216F"/>
    <w:rsid w:val="002930D3"/>
    <w:rsid w:val="002944C0"/>
    <w:rsid w:val="002974E4"/>
    <w:rsid w:val="002A0011"/>
    <w:rsid w:val="002A0150"/>
    <w:rsid w:val="002A0995"/>
    <w:rsid w:val="002A19F0"/>
    <w:rsid w:val="002A43F5"/>
    <w:rsid w:val="002A4979"/>
    <w:rsid w:val="002A5A4E"/>
    <w:rsid w:val="002B23CB"/>
    <w:rsid w:val="002B4C20"/>
    <w:rsid w:val="002B53E6"/>
    <w:rsid w:val="002B54C1"/>
    <w:rsid w:val="002C22F2"/>
    <w:rsid w:val="002C4863"/>
    <w:rsid w:val="002D212A"/>
    <w:rsid w:val="002D27FE"/>
    <w:rsid w:val="002E16F1"/>
    <w:rsid w:val="002E530E"/>
    <w:rsid w:val="002E5E38"/>
    <w:rsid w:val="002E6D90"/>
    <w:rsid w:val="002F44FD"/>
    <w:rsid w:val="003009FD"/>
    <w:rsid w:val="00301F76"/>
    <w:rsid w:val="00303238"/>
    <w:rsid w:val="00305225"/>
    <w:rsid w:val="00317811"/>
    <w:rsid w:val="00317A30"/>
    <w:rsid w:val="00322D76"/>
    <w:rsid w:val="0032512E"/>
    <w:rsid w:val="00330B17"/>
    <w:rsid w:val="003323E7"/>
    <w:rsid w:val="00334819"/>
    <w:rsid w:val="00334E06"/>
    <w:rsid w:val="003415A8"/>
    <w:rsid w:val="00342794"/>
    <w:rsid w:val="00343284"/>
    <w:rsid w:val="00343DFF"/>
    <w:rsid w:val="00346B12"/>
    <w:rsid w:val="00346D5E"/>
    <w:rsid w:val="00354034"/>
    <w:rsid w:val="003627C4"/>
    <w:rsid w:val="003635BD"/>
    <w:rsid w:val="00365FCD"/>
    <w:rsid w:val="0037389C"/>
    <w:rsid w:val="00373C01"/>
    <w:rsid w:val="00374E35"/>
    <w:rsid w:val="00384180"/>
    <w:rsid w:val="00384512"/>
    <w:rsid w:val="0038471D"/>
    <w:rsid w:val="00394F21"/>
    <w:rsid w:val="0039603A"/>
    <w:rsid w:val="003A1F19"/>
    <w:rsid w:val="003A5300"/>
    <w:rsid w:val="003B2663"/>
    <w:rsid w:val="003B2A1C"/>
    <w:rsid w:val="003B3270"/>
    <w:rsid w:val="003B4A5F"/>
    <w:rsid w:val="003B66E1"/>
    <w:rsid w:val="003C0B04"/>
    <w:rsid w:val="003C0FDF"/>
    <w:rsid w:val="003C2701"/>
    <w:rsid w:val="003C29A0"/>
    <w:rsid w:val="003C29B8"/>
    <w:rsid w:val="003C39C0"/>
    <w:rsid w:val="003C6D29"/>
    <w:rsid w:val="003D23EF"/>
    <w:rsid w:val="003D53E7"/>
    <w:rsid w:val="003D7E7A"/>
    <w:rsid w:val="003E5F16"/>
    <w:rsid w:val="003E699A"/>
    <w:rsid w:val="003F1C13"/>
    <w:rsid w:val="003F2D68"/>
    <w:rsid w:val="003F5647"/>
    <w:rsid w:val="003F6101"/>
    <w:rsid w:val="003F6389"/>
    <w:rsid w:val="004028D7"/>
    <w:rsid w:val="004054E9"/>
    <w:rsid w:val="004056AA"/>
    <w:rsid w:val="0040725A"/>
    <w:rsid w:val="004077D6"/>
    <w:rsid w:val="00413A80"/>
    <w:rsid w:val="00416550"/>
    <w:rsid w:val="0041694A"/>
    <w:rsid w:val="00416A7D"/>
    <w:rsid w:val="00416E41"/>
    <w:rsid w:val="00417BDC"/>
    <w:rsid w:val="00417DC7"/>
    <w:rsid w:val="00422542"/>
    <w:rsid w:val="00422D35"/>
    <w:rsid w:val="00425B15"/>
    <w:rsid w:val="004301DB"/>
    <w:rsid w:val="00430A14"/>
    <w:rsid w:val="004353EF"/>
    <w:rsid w:val="00445FBA"/>
    <w:rsid w:val="004546D8"/>
    <w:rsid w:val="00454ABF"/>
    <w:rsid w:val="004579EC"/>
    <w:rsid w:val="00460820"/>
    <w:rsid w:val="00465349"/>
    <w:rsid w:val="00470F71"/>
    <w:rsid w:val="00471128"/>
    <w:rsid w:val="004820D4"/>
    <w:rsid w:val="00486B49"/>
    <w:rsid w:val="00486C3E"/>
    <w:rsid w:val="004902F2"/>
    <w:rsid w:val="00491A3A"/>
    <w:rsid w:val="004928A1"/>
    <w:rsid w:val="004A0A12"/>
    <w:rsid w:val="004A1192"/>
    <w:rsid w:val="004A1BFE"/>
    <w:rsid w:val="004A77F3"/>
    <w:rsid w:val="004B33CA"/>
    <w:rsid w:val="004B4D5A"/>
    <w:rsid w:val="004C47D9"/>
    <w:rsid w:val="004D434C"/>
    <w:rsid w:val="004D5D97"/>
    <w:rsid w:val="004D7252"/>
    <w:rsid w:val="004E2232"/>
    <w:rsid w:val="004E3771"/>
    <w:rsid w:val="004E4523"/>
    <w:rsid w:val="004E4D4E"/>
    <w:rsid w:val="004F16DA"/>
    <w:rsid w:val="004F1F7C"/>
    <w:rsid w:val="004F2FAF"/>
    <w:rsid w:val="004F7CC1"/>
    <w:rsid w:val="00500940"/>
    <w:rsid w:val="0050552F"/>
    <w:rsid w:val="00507685"/>
    <w:rsid w:val="0051226C"/>
    <w:rsid w:val="00520F31"/>
    <w:rsid w:val="00525170"/>
    <w:rsid w:val="005277D1"/>
    <w:rsid w:val="00531E82"/>
    <w:rsid w:val="0053278A"/>
    <w:rsid w:val="00532F74"/>
    <w:rsid w:val="00537B42"/>
    <w:rsid w:val="0054164A"/>
    <w:rsid w:val="00557333"/>
    <w:rsid w:val="00561296"/>
    <w:rsid w:val="005642FF"/>
    <w:rsid w:val="005706EE"/>
    <w:rsid w:val="00573626"/>
    <w:rsid w:val="00574A76"/>
    <w:rsid w:val="005829D8"/>
    <w:rsid w:val="0058680F"/>
    <w:rsid w:val="00591605"/>
    <w:rsid w:val="00593FAE"/>
    <w:rsid w:val="00596564"/>
    <w:rsid w:val="00596C94"/>
    <w:rsid w:val="0059730A"/>
    <w:rsid w:val="005B20D7"/>
    <w:rsid w:val="005C283F"/>
    <w:rsid w:val="005C685A"/>
    <w:rsid w:val="005D1352"/>
    <w:rsid w:val="005D4DDD"/>
    <w:rsid w:val="005D5C1A"/>
    <w:rsid w:val="005E3615"/>
    <w:rsid w:val="005E3F96"/>
    <w:rsid w:val="005E50EF"/>
    <w:rsid w:val="005F7BAA"/>
    <w:rsid w:val="00602BE0"/>
    <w:rsid w:val="00603B04"/>
    <w:rsid w:val="006076FC"/>
    <w:rsid w:val="006114E4"/>
    <w:rsid w:val="00617DAB"/>
    <w:rsid w:val="00620377"/>
    <w:rsid w:val="00624EA3"/>
    <w:rsid w:val="00627839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4842"/>
    <w:rsid w:val="00675449"/>
    <w:rsid w:val="00675E73"/>
    <w:rsid w:val="00676277"/>
    <w:rsid w:val="00683518"/>
    <w:rsid w:val="006859FF"/>
    <w:rsid w:val="00692A3D"/>
    <w:rsid w:val="006947AF"/>
    <w:rsid w:val="0069501A"/>
    <w:rsid w:val="006958D9"/>
    <w:rsid w:val="0069619E"/>
    <w:rsid w:val="006975F5"/>
    <w:rsid w:val="006A0BCD"/>
    <w:rsid w:val="006A139F"/>
    <w:rsid w:val="006A2398"/>
    <w:rsid w:val="006A4F5E"/>
    <w:rsid w:val="006B1EC2"/>
    <w:rsid w:val="006B4042"/>
    <w:rsid w:val="006B5307"/>
    <w:rsid w:val="006B73E8"/>
    <w:rsid w:val="006C78B7"/>
    <w:rsid w:val="006D15D2"/>
    <w:rsid w:val="006D1C1D"/>
    <w:rsid w:val="006D5295"/>
    <w:rsid w:val="006E4C3D"/>
    <w:rsid w:val="006E5ECD"/>
    <w:rsid w:val="006E65D1"/>
    <w:rsid w:val="006F02FC"/>
    <w:rsid w:val="006F1C6D"/>
    <w:rsid w:val="006F1E65"/>
    <w:rsid w:val="006F61E7"/>
    <w:rsid w:val="00700F47"/>
    <w:rsid w:val="00703051"/>
    <w:rsid w:val="007030AF"/>
    <w:rsid w:val="00706451"/>
    <w:rsid w:val="0071035D"/>
    <w:rsid w:val="00710BB2"/>
    <w:rsid w:val="0072157D"/>
    <w:rsid w:val="00722F11"/>
    <w:rsid w:val="0073287F"/>
    <w:rsid w:val="00735D59"/>
    <w:rsid w:val="00741179"/>
    <w:rsid w:val="0074301F"/>
    <w:rsid w:val="00744000"/>
    <w:rsid w:val="00747A7F"/>
    <w:rsid w:val="0075066A"/>
    <w:rsid w:val="0075128E"/>
    <w:rsid w:val="007532D7"/>
    <w:rsid w:val="00754017"/>
    <w:rsid w:val="00755815"/>
    <w:rsid w:val="0076055C"/>
    <w:rsid w:val="00760F8E"/>
    <w:rsid w:val="00763BE1"/>
    <w:rsid w:val="00764284"/>
    <w:rsid w:val="007649A3"/>
    <w:rsid w:val="0076727F"/>
    <w:rsid w:val="007674A4"/>
    <w:rsid w:val="00771B75"/>
    <w:rsid w:val="00773882"/>
    <w:rsid w:val="0077532E"/>
    <w:rsid w:val="007756EB"/>
    <w:rsid w:val="00776842"/>
    <w:rsid w:val="007776DC"/>
    <w:rsid w:val="0078144F"/>
    <w:rsid w:val="00783F33"/>
    <w:rsid w:val="00785377"/>
    <w:rsid w:val="007863EB"/>
    <w:rsid w:val="00787881"/>
    <w:rsid w:val="0079521D"/>
    <w:rsid w:val="0079635F"/>
    <w:rsid w:val="007A0585"/>
    <w:rsid w:val="007A3B60"/>
    <w:rsid w:val="007A40CD"/>
    <w:rsid w:val="007B586F"/>
    <w:rsid w:val="007B756B"/>
    <w:rsid w:val="007C0742"/>
    <w:rsid w:val="007C0B55"/>
    <w:rsid w:val="007E1FA2"/>
    <w:rsid w:val="007E2802"/>
    <w:rsid w:val="007E300C"/>
    <w:rsid w:val="007F080D"/>
    <w:rsid w:val="007F4C8D"/>
    <w:rsid w:val="007F53EF"/>
    <w:rsid w:val="00804BB8"/>
    <w:rsid w:val="00805BFE"/>
    <w:rsid w:val="008071EA"/>
    <w:rsid w:val="00810FC0"/>
    <w:rsid w:val="0081324D"/>
    <w:rsid w:val="00816C78"/>
    <w:rsid w:val="00817231"/>
    <w:rsid w:val="00817832"/>
    <w:rsid w:val="00836226"/>
    <w:rsid w:val="00843B07"/>
    <w:rsid w:val="0084403E"/>
    <w:rsid w:val="008447FA"/>
    <w:rsid w:val="00845F5C"/>
    <w:rsid w:val="008461BB"/>
    <w:rsid w:val="00846EA2"/>
    <w:rsid w:val="00850F5F"/>
    <w:rsid w:val="00852CE9"/>
    <w:rsid w:val="008532A2"/>
    <w:rsid w:val="00856DFD"/>
    <w:rsid w:val="008610AE"/>
    <w:rsid w:val="00861AC1"/>
    <w:rsid w:val="00866877"/>
    <w:rsid w:val="00866AAF"/>
    <w:rsid w:val="00870470"/>
    <w:rsid w:val="00890A5B"/>
    <w:rsid w:val="00890B1D"/>
    <w:rsid w:val="0089180E"/>
    <w:rsid w:val="00892C55"/>
    <w:rsid w:val="0089425F"/>
    <w:rsid w:val="008A52CE"/>
    <w:rsid w:val="008A632E"/>
    <w:rsid w:val="008A6A8E"/>
    <w:rsid w:val="008A7DCA"/>
    <w:rsid w:val="008B236A"/>
    <w:rsid w:val="008B4928"/>
    <w:rsid w:val="008B4949"/>
    <w:rsid w:val="008B50A3"/>
    <w:rsid w:val="008C54F8"/>
    <w:rsid w:val="008D106D"/>
    <w:rsid w:val="008D19D9"/>
    <w:rsid w:val="008D5FBF"/>
    <w:rsid w:val="008E301F"/>
    <w:rsid w:val="008E45C0"/>
    <w:rsid w:val="008E4ACB"/>
    <w:rsid w:val="008E5688"/>
    <w:rsid w:val="008E6447"/>
    <w:rsid w:val="008E764E"/>
    <w:rsid w:val="008E7E21"/>
    <w:rsid w:val="008F0893"/>
    <w:rsid w:val="008F0D1A"/>
    <w:rsid w:val="008F3018"/>
    <w:rsid w:val="00904C8A"/>
    <w:rsid w:val="00905A12"/>
    <w:rsid w:val="00907023"/>
    <w:rsid w:val="0091051A"/>
    <w:rsid w:val="00911D1B"/>
    <w:rsid w:val="00920B72"/>
    <w:rsid w:val="00921C61"/>
    <w:rsid w:val="0092243E"/>
    <w:rsid w:val="00924001"/>
    <w:rsid w:val="00924233"/>
    <w:rsid w:val="0092512F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209"/>
    <w:rsid w:val="0095475A"/>
    <w:rsid w:val="00954DC8"/>
    <w:rsid w:val="00955CC3"/>
    <w:rsid w:val="00955DAD"/>
    <w:rsid w:val="00956888"/>
    <w:rsid w:val="00957933"/>
    <w:rsid w:val="00961C70"/>
    <w:rsid w:val="00964968"/>
    <w:rsid w:val="009675EE"/>
    <w:rsid w:val="009677DE"/>
    <w:rsid w:val="009769C3"/>
    <w:rsid w:val="00977E6F"/>
    <w:rsid w:val="00981143"/>
    <w:rsid w:val="00981852"/>
    <w:rsid w:val="00983A0D"/>
    <w:rsid w:val="00987540"/>
    <w:rsid w:val="00993E67"/>
    <w:rsid w:val="00994A48"/>
    <w:rsid w:val="009967F7"/>
    <w:rsid w:val="00996D58"/>
    <w:rsid w:val="009A22FC"/>
    <w:rsid w:val="009A423F"/>
    <w:rsid w:val="009A460F"/>
    <w:rsid w:val="009A4ADE"/>
    <w:rsid w:val="009A5BD0"/>
    <w:rsid w:val="009B0F84"/>
    <w:rsid w:val="009B371D"/>
    <w:rsid w:val="009B5763"/>
    <w:rsid w:val="009C1DB7"/>
    <w:rsid w:val="009C3524"/>
    <w:rsid w:val="009C3880"/>
    <w:rsid w:val="009C7BAB"/>
    <w:rsid w:val="009E0C41"/>
    <w:rsid w:val="009E24D3"/>
    <w:rsid w:val="009E322C"/>
    <w:rsid w:val="009E55F7"/>
    <w:rsid w:val="009E56CC"/>
    <w:rsid w:val="009E755B"/>
    <w:rsid w:val="009F05B3"/>
    <w:rsid w:val="009F1B28"/>
    <w:rsid w:val="009F2689"/>
    <w:rsid w:val="009F3C11"/>
    <w:rsid w:val="009F541D"/>
    <w:rsid w:val="00A03F94"/>
    <w:rsid w:val="00A045A2"/>
    <w:rsid w:val="00A1036D"/>
    <w:rsid w:val="00A12422"/>
    <w:rsid w:val="00A12D62"/>
    <w:rsid w:val="00A14013"/>
    <w:rsid w:val="00A20A31"/>
    <w:rsid w:val="00A2318A"/>
    <w:rsid w:val="00A25442"/>
    <w:rsid w:val="00A260A0"/>
    <w:rsid w:val="00A3255C"/>
    <w:rsid w:val="00A345E8"/>
    <w:rsid w:val="00A36541"/>
    <w:rsid w:val="00A37848"/>
    <w:rsid w:val="00A42E14"/>
    <w:rsid w:val="00A44653"/>
    <w:rsid w:val="00A46602"/>
    <w:rsid w:val="00A4726D"/>
    <w:rsid w:val="00A512AF"/>
    <w:rsid w:val="00A5192E"/>
    <w:rsid w:val="00A5517C"/>
    <w:rsid w:val="00A602E5"/>
    <w:rsid w:val="00A61F77"/>
    <w:rsid w:val="00A64074"/>
    <w:rsid w:val="00A66CC4"/>
    <w:rsid w:val="00A72040"/>
    <w:rsid w:val="00A722BE"/>
    <w:rsid w:val="00A7523A"/>
    <w:rsid w:val="00A75398"/>
    <w:rsid w:val="00A771E7"/>
    <w:rsid w:val="00A77A2B"/>
    <w:rsid w:val="00A803E9"/>
    <w:rsid w:val="00A86078"/>
    <w:rsid w:val="00A90233"/>
    <w:rsid w:val="00A902F2"/>
    <w:rsid w:val="00A93CF8"/>
    <w:rsid w:val="00A95E8B"/>
    <w:rsid w:val="00A964B8"/>
    <w:rsid w:val="00A966E9"/>
    <w:rsid w:val="00AA0EBA"/>
    <w:rsid w:val="00AA0F55"/>
    <w:rsid w:val="00AA1A94"/>
    <w:rsid w:val="00AB1A1E"/>
    <w:rsid w:val="00AB396A"/>
    <w:rsid w:val="00AB49CC"/>
    <w:rsid w:val="00AB4FF2"/>
    <w:rsid w:val="00AB5490"/>
    <w:rsid w:val="00AB5DDB"/>
    <w:rsid w:val="00AB5F5E"/>
    <w:rsid w:val="00AC0E15"/>
    <w:rsid w:val="00AC31E0"/>
    <w:rsid w:val="00AC3360"/>
    <w:rsid w:val="00AC4EF6"/>
    <w:rsid w:val="00AC7AD3"/>
    <w:rsid w:val="00AD0053"/>
    <w:rsid w:val="00AD629A"/>
    <w:rsid w:val="00AD74C7"/>
    <w:rsid w:val="00AD7C41"/>
    <w:rsid w:val="00AE066C"/>
    <w:rsid w:val="00AE1079"/>
    <w:rsid w:val="00AE1A99"/>
    <w:rsid w:val="00AE21DA"/>
    <w:rsid w:val="00AE2337"/>
    <w:rsid w:val="00AE2F94"/>
    <w:rsid w:val="00AF2144"/>
    <w:rsid w:val="00AF2562"/>
    <w:rsid w:val="00AF569E"/>
    <w:rsid w:val="00B00C5F"/>
    <w:rsid w:val="00B03233"/>
    <w:rsid w:val="00B03756"/>
    <w:rsid w:val="00B1119E"/>
    <w:rsid w:val="00B172D4"/>
    <w:rsid w:val="00B2319D"/>
    <w:rsid w:val="00B234AB"/>
    <w:rsid w:val="00B248E1"/>
    <w:rsid w:val="00B335A8"/>
    <w:rsid w:val="00B335D8"/>
    <w:rsid w:val="00B423CC"/>
    <w:rsid w:val="00B434E3"/>
    <w:rsid w:val="00B529A2"/>
    <w:rsid w:val="00B55A3A"/>
    <w:rsid w:val="00B61968"/>
    <w:rsid w:val="00B63F1F"/>
    <w:rsid w:val="00B70125"/>
    <w:rsid w:val="00B80760"/>
    <w:rsid w:val="00B83AD2"/>
    <w:rsid w:val="00B8603B"/>
    <w:rsid w:val="00B900C5"/>
    <w:rsid w:val="00B90740"/>
    <w:rsid w:val="00B96D1C"/>
    <w:rsid w:val="00BA0D74"/>
    <w:rsid w:val="00BA2574"/>
    <w:rsid w:val="00BB2997"/>
    <w:rsid w:val="00BB3288"/>
    <w:rsid w:val="00BB546E"/>
    <w:rsid w:val="00BB6DE5"/>
    <w:rsid w:val="00BB7C70"/>
    <w:rsid w:val="00BC07D1"/>
    <w:rsid w:val="00BC2B90"/>
    <w:rsid w:val="00BC553C"/>
    <w:rsid w:val="00BC66D2"/>
    <w:rsid w:val="00BC7FB3"/>
    <w:rsid w:val="00BD0B26"/>
    <w:rsid w:val="00BD3029"/>
    <w:rsid w:val="00BD5726"/>
    <w:rsid w:val="00BE0058"/>
    <w:rsid w:val="00BE0C9A"/>
    <w:rsid w:val="00BE122A"/>
    <w:rsid w:val="00BE4ABD"/>
    <w:rsid w:val="00BE5585"/>
    <w:rsid w:val="00BE65F9"/>
    <w:rsid w:val="00BE6E1D"/>
    <w:rsid w:val="00BE70D1"/>
    <w:rsid w:val="00BF11F3"/>
    <w:rsid w:val="00BF29FB"/>
    <w:rsid w:val="00BF30C4"/>
    <w:rsid w:val="00BF3366"/>
    <w:rsid w:val="00BF39FB"/>
    <w:rsid w:val="00BF65C0"/>
    <w:rsid w:val="00BF68D3"/>
    <w:rsid w:val="00BF7200"/>
    <w:rsid w:val="00C049A7"/>
    <w:rsid w:val="00C055F7"/>
    <w:rsid w:val="00C07402"/>
    <w:rsid w:val="00C11822"/>
    <w:rsid w:val="00C138F6"/>
    <w:rsid w:val="00C13FC8"/>
    <w:rsid w:val="00C17D39"/>
    <w:rsid w:val="00C20EB5"/>
    <w:rsid w:val="00C24E03"/>
    <w:rsid w:val="00C37FE5"/>
    <w:rsid w:val="00C402EE"/>
    <w:rsid w:val="00C42D57"/>
    <w:rsid w:val="00C436BA"/>
    <w:rsid w:val="00C51F6B"/>
    <w:rsid w:val="00C54C8A"/>
    <w:rsid w:val="00C56BD3"/>
    <w:rsid w:val="00C65303"/>
    <w:rsid w:val="00C66D21"/>
    <w:rsid w:val="00C66E36"/>
    <w:rsid w:val="00C66ED2"/>
    <w:rsid w:val="00C72CA7"/>
    <w:rsid w:val="00C72EF3"/>
    <w:rsid w:val="00C7413A"/>
    <w:rsid w:val="00C74552"/>
    <w:rsid w:val="00C75168"/>
    <w:rsid w:val="00C755C0"/>
    <w:rsid w:val="00C80632"/>
    <w:rsid w:val="00C821AA"/>
    <w:rsid w:val="00C840AE"/>
    <w:rsid w:val="00C85D7A"/>
    <w:rsid w:val="00C90A36"/>
    <w:rsid w:val="00C93334"/>
    <w:rsid w:val="00C945FD"/>
    <w:rsid w:val="00C96200"/>
    <w:rsid w:val="00C96ACE"/>
    <w:rsid w:val="00CA5630"/>
    <w:rsid w:val="00CA60FE"/>
    <w:rsid w:val="00CB199C"/>
    <w:rsid w:val="00CB1C12"/>
    <w:rsid w:val="00CB1D58"/>
    <w:rsid w:val="00CB25EF"/>
    <w:rsid w:val="00CB3FCD"/>
    <w:rsid w:val="00CB4292"/>
    <w:rsid w:val="00CB5B8C"/>
    <w:rsid w:val="00CB750E"/>
    <w:rsid w:val="00CB7E1A"/>
    <w:rsid w:val="00CC03BC"/>
    <w:rsid w:val="00CC0931"/>
    <w:rsid w:val="00CC0E29"/>
    <w:rsid w:val="00CC3B8C"/>
    <w:rsid w:val="00CC7791"/>
    <w:rsid w:val="00CD17D1"/>
    <w:rsid w:val="00CD2103"/>
    <w:rsid w:val="00CE0B86"/>
    <w:rsid w:val="00CF2AFD"/>
    <w:rsid w:val="00CF79AD"/>
    <w:rsid w:val="00D02A46"/>
    <w:rsid w:val="00D0450A"/>
    <w:rsid w:val="00D05B43"/>
    <w:rsid w:val="00D07987"/>
    <w:rsid w:val="00D1017A"/>
    <w:rsid w:val="00D12AFE"/>
    <w:rsid w:val="00D14C59"/>
    <w:rsid w:val="00D1714E"/>
    <w:rsid w:val="00D221FA"/>
    <w:rsid w:val="00D24548"/>
    <w:rsid w:val="00D25694"/>
    <w:rsid w:val="00D300DD"/>
    <w:rsid w:val="00D30389"/>
    <w:rsid w:val="00D344D4"/>
    <w:rsid w:val="00D35A07"/>
    <w:rsid w:val="00D37A2F"/>
    <w:rsid w:val="00D42DE7"/>
    <w:rsid w:val="00D47998"/>
    <w:rsid w:val="00D47B6D"/>
    <w:rsid w:val="00D47C17"/>
    <w:rsid w:val="00D50393"/>
    <w:rsid w:val="00D532E8"/>
    <w:rsid w:val="00D53F1D"/>
    <w:rsid w:val="00D61BBE"/>
    <w:rsid w:val="00D64140"/>
    <w:rsid w:val="00D66287"/>
    <w:rsid w:val="00D7355B"/>
    <w:rsid w:val="00D73664"/>
    <w:rsid w:val="00D74B84"/>
    <w:rsid w:val="00D7666B"/>
    <w:rsid w:val="00D76CE3"/>
    <w:rsid w:val="00D77840"/>
    <w:rsid w:val="00D83F43"/>
    <w:rsid w:val="00D8575A"/>
    <w:rsid w:val="00D943C1"/>
    <w:rsid w:val="00D951CF"/>
    <w:rsid w:val="00D953E2"/>
    <w:rsid w:val="00D958BE"/>
    <w:rsid w:val="00D96335"/>
    <w:rsid w:val="00DA0A63"/>
    <w:rsid w:val="00DA3F33"/>
    <w:rsid w:val="00DA46EA"/>
    <w:rsid w:val="00DB1579"/>
    <w:rsid w:val="00DB4EBD"/>
    <w:rsid w:val="00DB62A4"/>
    <w:rsid w:val="00DC2EB9"/>
    <w:rsid w:val="00DC3E53"/>
    <w:rsid w:val="00DD225B"/>
    <w:rsid w:val="00DD32B4"/>
    <w:rsid w:val="00DD3629"/>
    <w:rsid w:val="00DD5100"/>
    <w:rsid w:val="00DD6FA0"/>
    <w:rsid w:val="00DE3F3E"/>
    <w:rsid w:val="00DE4B3F"/>
    <w:rsid w:val="00DE7113"/>
    <w:rsid w:val="00DF2FBC"/>
    <w:rsid w:val="00DF5A33"/>
    <w:rsid w:val="00DF6553"/>
    <w:rsid w:val="00E0333E"/>
    <w:rsid w:val="00E05B51"/>
    <w:rsid w:val="00E1081D"/>
    <w:rsid w:val="00E15C3B"/>
    <w:rsid w:val="00E24C98"/>
    <w:rsid w:val="00E25EE6"/>
    <w:rsid w:val="00E26797"/>
    <w:rsid w:val="00E30638"/>
    <w:rsid w:val="00E32ABE"/>
    <w:rsid w:val="00E33AF9"/>
    <w:rsid w:val="00E341A3"/>
    <w:rsid w:val="00E35C67"/>
    <w:rsid w:val="00E36DF5"/>
    <w:rsid w:val="00E5149B"/>
    <w:rsid w:val="00E52AD6"/>
    <w:rsid w:val="00E56717"/>
    <w:rsid w:val="00E5673A"/>
    <w:rsid w:val="00E56B2F"/>
    <w:rsid w:val="00E60681"/>
    <w:rsid w:val="00E6283D"/>
    <w:rsid w:val="00E62936"/>
    <w:rsid w:val="00E66F2B"/>
    <w:rsid w:val="00E72C10"/>
    <w:rsid w:val="00E73A5D"/>
    <w:rsid w:val="00E75A62"/>
    <w:rsid w:val="00E762B9"/>
    <w:rsid w:val="00E8321F"/>
    <w:rsid w:val="00E911EE"/>
    <w:rsid w:val="00E92187"/>
    <w:rsid w:val="00E931DA"/>
    <w:rsid w:val="00E96A45"/>
    <w:rsid w:val="00EA2965"/>
    <w:rsid w:val="00EA6AC4"/>
    <w:rsid w:val="00EA72E3"/>
    <w:rsid w:val="00EB5AE5"/>
    <w:rsid w:val="00EC16B7"/>
    <w:rsid w:val="00EC4741"/>
    <w:rsid w:val="00EC65A5"/>
    <w:rsid w:val="00ED18B4"/>
    <w:rsid w:val="00ED69B8"/>
    <w:rsid w:val="00ED6D52"/>
    <w:rsid w:val="00EE0084"/>
    <w:rsid w:val="00EE0CC0"/>
    <w:rsid w:val="00EE45E3"/>
    <w:rsid w:val="00EE71D0"/>
    <w:rsid w:val="00EF1D4F"/>
    <w:rsid w:val="00EF6F82"/>
    <w:rsid w:val="00F00E2C"/>
    <w:rsid w:val="00F076BA"/>
    <w:rsid w:val="00F10DFC"/>
    <w:rsid w:val="00F11334"/>
    <w:rsid w:val="00F14939"/>
    <w:rsid w:val="00F17BE5"/>
    <w:rsid w:val="00F20435"/>
    <w:rsid w:val="00F24CF8"/>
    <w:rsid w:val="00F26711"/>
    <w:rsid w:val="00F2756C"/>
    <w:rsid w:val="00F27EF3"/>
    <w:rsid w:val="00F30A89"/>
    <w:rsid w:val="00F311B1"/>
    <w:rsid w:val="00F34C6C"/>
    <w:rsid w:val="00F36316"/>
    <w:rsid w:val="00F379A1"/>
    <w:rsid w:val="00F40C53"/>
    <w:rsid w:val="00F43FDA"/>
    <w:rsid w:val="00F45141"/>
    <w:rsid w:val="00F46AA2"/>
    <w:rsid w:val="00F46D0C"/>
    <w:rsid w:val="00F46E9D"/>
    <w:rsid w:val="00F521E2"/>
    <w:rsid w:val="00F54BB0"/>
    <w:rsid w:val="00F554C6"/>
    <w:rsid w:val="00F5582C"/>
    <w:rsid w:val="00F56F9F"/>
    <w:rsid w:val="00F57AA2"/>
    <w:rsid w:val="00F652F0"/>
    <w:rsid w:val="00F67464"/>
    <w:rsid w:val="00F675EC"/>
    <w:rsid w:val="00F679D2"/>
    <w:rsid w:val="00F708B7"/>
    <w:rsid w:val="00F70B0E"/>
    <w:rsid w:val="00F70C73"/>
    <w:rsid w:val="00F77BEE"/>
    <w:rsid w:val="00F817B2"/>
    <w:rsid w:val="00F849F4"/>
    <w:rsid w:val="00F86B01"/>
    <w:rsid w:val="00F90168"/>
    <w:rsid w:val="00F91146"/>
    <w:rsid w:val="00F92392"/>
    <w:rsid w:val="00F92D44"/>
    <w:rsid w:val="00F9389B"/>
    <w:rsid w:val="00F9545A"/>
    <w:rsid w:val="00F97917"/>
    <w:rsid w:val="00FA1E18"/>
    <w:rsid w:val="00FA6B7D"/>
    <w:rsid w:val="00FB1789"/>
    <w:rsid w:val="00FB44DF"/>
    <w:rsid w:val="00FB6FFE"/>
    <w:rsid w:val="00FC126E"/>
    <w:rsid w:val="00FC493A"/>
    <w:rsid w:val="00FC54BA"/>
    <w:rsid w:val="00FC5F59"/>
    <w:rsid w:val="00FC7694"/>
    <w:rsid w:val="00FD215B"/>
    <w:rsid w:val="00FD7EEE"/>
    <w:rsid w:val="00FD7F78"/>
    <w:rsid w:val="00FE0046"/>
    <w:rsid w:val="00FE1D58"/>
    <w:rsid w:val="00FE31C6"/>
    <w:rsid w:val="00FE355E"/>
    <w:rsid w:val="00FE53FE"/>
    <w:rsid w:val="00FF1DFC"/>
    <w:rsid w:val="00FF3721"/>
    <w:rsid w:val="00FF40C6"/>
    <w:rsid w:val="00FF4637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18497" v:ext="edit"/>
    <o:shapelayout v:ext="edit">
      <o:idmap data="1" v:ext="edit"/>
    </o:shapelayout>
  </w:shapeDefaults>
  <w:decimalSymbol w:val=","/>
  <w:listSeparator w:val=";"/>
  <w14:docId w14:val="5E4CAEA9"/>
  <w15:docId w15:val="{0D18A079-7A66-4729-9B96-A82985DF72DF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2" w:semiHidden="true" w:unhideWhenUsed="true"/>
    <w:lsdException w:name="Table Web 1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Hiperveza">
    <w:name w:val="Hyperlink"/>
    <w:basedOn w:val="Zadanifontodlomka"/>
    <w:unhideWhenUsed/>
    <w:rsid w:val="00136796"/>
    <w:rPr>
      <w:color w:val="0000FF" w:themeColor="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D83F4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3F43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83F43"/>
    <w:rPr>
      <w:rFonts w:ascii="Arial" w:hAnsi="Arial" w:cs="Arial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83F43"/>
    <w:rPr>
      <w:rFonts w:ascii="Arial" w:hAnsi="Arial" w:cs="Arial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83F43"/>
    <w:rPr>
      <w:rFonts w:ascii="Arial" w:hAnsi="Arial" w:cs="Arial"/>
      <w:sz w:val="22"/>
      <w:szCs w:val="22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213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62220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4768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11. prosinca 2025.</izvorni_sadrzaj>
    <derivirana_varijabla naziv="DomainObject.StvarniPocetakDatum_1">11. prosinca 2025.</derivirana_varijabla>
  </DomainObject.StvarniPocetakDatum>
  <DomainObject.StvarniZavrsetakDatum>
    <izvorni_sadrzaj>11. prosinca 2025.</izvorni_sadrzaj>
    <derivirana_varijabla naziv="DomainObject.StvarniZavrsetakDatum_1">11. prosinca 2025.</derivirana_varijabla>
  </DomainObject.StvarniZavrsetakDatum>
  <DomainObject.PlaniraniZavrsetakDatum>
    <izvorni_sadrzaj>11. prosinca 2025.</izvorni_sadrzaj>
    <derivirana_varijabla naziv="DomainObject.PlaniraniZavrsetakDatum_1">11. prosinca 2025.</derivirana_varijabla>
  </DomainObject.PlaniraniZavrsetakDatum>
  <DomainObject.PlaniraniPocetakDatum>
    <izvorni_sadrzaj>11. prosinca 2025.</izvorni_sadrzaj>
    <derivirana_varijabla naziv="DomainObject.PlaniraniPocetakDatum_1">11. prosinca 2025.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prosinca 2025.</izvorni_sadrzaj>
    <derivirana_varijabla naziv="DomainObject.Zapisnik.DatumKreiranja_1">11. prosinca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St-400/2025-9</izvorni_sadrzaj>
    <derivirana_varijabla naziv="DomainObject.Zapisnik.Oznaka_1">St-400/2025-9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studenog 2025.</izvorni_sadrzaj>
    <derivirana_varijabla naziv="DomainObject.Predmet.DatumIzradeOptuznogAkta_1">12. studenog 2025.</derivirana_varijabla>
  </DomainObject.Predmet.DatumIzradeOptuznogAkta>
  <DomainObject.Predmet.DatumIzradeOptuznogAktaFormated>
    <izvorni_sadrzaj>12.11.2025.</izvorni_sadrzaj>
    <derivirana_varijabla naziv="DomainObject.Predmet.DatumIzradeOptuznogAktaFormated_1">12.11.2025.</derivirana_varijabla>
  </DomainObject.Predmet.DatumIzradeOptuznogAktaFormated>
  <DomainObject.Predmet.DatumOsnivanja>
    <izvorni_sadrzaj>12. studenog 2025.</izvorni_sadrzaj>
    <derivirana_varijabla naziv="DomainObject.Predmet.DatumOsnivanja_1">12.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studenog 2025.</izvorni_sadrzaj>
    <derivirana_varijabla naziv="DomainObject.Predmet.DatumPrimitkaOptuznogAkta_1">12. studenog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St-400/2025</izvorni_sadrzaj>
    <derivirana_varijabla naziv="DomainObject.Predmet.OznakaBroj_1">St-400/2025</derivirana_varijabla>
  </DomainObject.Predmet.OznakaBroj>
  <DomainObject.Predmet.OznakaBrojOptuznogAkta>
    <izvorni_sadrzaj>04-06-25-4344</izvorni_sadrzaj>
    <derivirana_varijabla naziv="DomainObject.Predmet.OznakaBrojOptuznogAkta_1">04-06-25-4344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GLAMOUR ZADAR j.d.o.o. za frizerske usluge</izvorni_sadrzaj>
    <derivirana_varijabla naziv="DomainObject.Predmet.ProtustrankaFormated_1">  GLAMOUR ZADAR j.d.o.o. za frizerske usluge</derivirana_varijabla>
  </DomainObject.Predmet.ProtustrankaFormated>
  <DomainObject.Predmet.ProtustrankaFormatedOIB>
    <izvorni_sadrzaj>  GLAMOUR ZADAR j.d.o.o. za frizerske usluge, OIB 47716666108</izvorni_sadrzaj>
    <derivirana_varijabla naziv="DomainObject.Predmet.ProtustrankaFormatedOIB_1">  GLAMOUR ZADAR j.d.o.o. za frizerske usluge, OIB 47716666108</derivirana_varijabla>
  </DomainObject.Predmet.ProtustrankaFormatedOIB>
  <DomainObject.Predmet.ProtustrankaFormatedWithAdress>
    <izvorni_sadrzaj> GLAMOUR ZADAR j.d.o.o. za frizerske usluge, ULICA ANTE STARČEVIĆA 23 G, 23000 Zadar</izvorni_sadrzaj>
    <derivirana_varijabla naziv="DomainObject.Predmet.ProtustrankaFormatedWithAdress_1"> GLAMOUR ZADAR j.d.o.o. za frizerske usluge, ULICA ANTE STARČEVIĆA 23 G, 23000 Zadar</derivirana_varijabla>
  </DomainObject.Predmet.ProtustrankaFormatedWithAdress>
  <DomainObject.Predmet.ProtustrankaFormatedWithAdressOIB>
    <izvorni_sadrzaj> GLAMOUR ZADAR j.d.o.o. za frizerske usluge, OIB 47716666108, ULICA ANTE STARČEVIĆA 23 G, 23000 Zadar</izvorni_sadrzaj>
    <derivirana_varijabla naziv="DomainObject.Predmet.ProtustrankaFormatedWithAdressOIB_1"> GLAMOUR ZADAR j.d.o.o. za frizerske usluge, OIB 47716666108, ULICA ANTE STARČEVIĆA 23 G, 23000 Zadar</derivirana_varijabla>
  </DomainObject.Predmet.ProtustrankaFormatedWithAdressOIB>
  <DomainObject.Predmet.ProtustrankaWithAdress>
    <izvorni_sadrzaj>GLAMOUR ZADAR j.d.o.o. za frizerske usluge ULICA ANTE STARČEVIĆA 23 G, 23000 Zadar</izvorni_sadrzaj>
    <derivirana_varijabla naziv="DomainObject.Predmet.ProtustrankaWithAdress_1">GLAMOUR ZADAR j.d.o.o. za frizerske usluge ULICA ANTE STARČEVIĆA 23 G, 23000 Zadar</derivirana_varijabla>
  </DomainObject.Predmet.ProtustrankaWithAdress>
  <DomainObject.Predmet.ProtustrankaWithAdressOIB>
    <izvorni_sadrzaj>GLAMOUR ZADAR j.d.o.o. za frizerske usluge, OIB 47716666108, ULICA ANTE STARČEVIĆA 23 G, 23000 Zadar</izvorni_sadrzaj>
    <derivirana_varijabla naziv="DomainObject.Predmet.ProtustrankaWithAdressOIB_1">GLAMOUR ZADAR j.d.o.o. za frizerske usluge, OIB 47716666108, ULICA ANTE STARČEVIĆA 23 G, 23000 Zadar</derivirana_varijabla>
  </DomainObject.Predmet.ProtustrankaWithAdressOIB>
  <DomainObject.Predmet.ProtustrankaNazivFormated>
    <izvorni_sadrzaj>GLAMOUR ZADAR j.d.o.o. za frizerske usluge</izvorni_sadrzaj>
    <derivirana_varijabla naziv="DomainObject.Predmet.ProtustrankaNazivFormated_1">GLAMOUR ZADAR j.d.o.o. za frizerske usluge</derivirana_varijabla>
  </DomainObject.Predmet.ProtustrankaNazivFormated>
  <DomainObject.Predmet.ProtustrankaNazivFormatedOIB>
    <izvorni_sadrzaj>GLAMOUR ZADAR j.d.o.o. za frizerske usluge, OIB 47716666108</izvorni_sadrzaj>
    <derivirana_varijabla naziv="DomainObject.Predmet.ProtustrankaNazivFormatedOIB_1">GLAMOUR ZADAR j.d.o.o. za frizerske usluge, OIB 47716666108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GLAMOUR ZADAR j.d.o.o. za frizerske usluge</item>
    </izvorni_sadrzaj>
    <derivirana_varijabla naziv="DomainObject.Predmet.ProtuStrankaListFormated_1">
      <item>GLAMOUR ZADAR j.d.o.o. za frizerske usluge</item>
    </derivirana_varijabla>
  </DomainObject.Predmet.ProtuStrankaListFormated>
  <DomainObject.Predmet.ProtuStrankaListFormatedOIB>
    <izvorni_sadrzaj>
      <item>GLAMOUR ZADAR j.d.o.o. za frizerske usluge, OIB 47716666108</item>
    </izvorni_sadrzaj>
    <derivirana_varijabla naziv="DomainObject.Predmet.ProtuStrankaListFormatedOIB_1">
      <item>GLAMOUR ZADAR j.d.o.o. za frizerske usluge, OIB 47716666108</item>
    </derivirana_varijabla>
  </DomainObject.Predmet.ProtuStrankaListFormatedOIB>
  <DomainObject.Predmet.ProtuStrankaListFormatedWithAdress>
    <izvorni_sadrzaj>
      <item>GLAMOUR ZADAR j.d.o.o. za frizerske usluge, ULICA ANTE STARČEVIĆA 23 G, 23000 Zadar</item>
    </izvorni_sadrzaj>
    <derivirana_varijabla naziv="DomainObject.Predmet.ProtuStrankaListFormatedWithAdress_1">
      <item>GLAMOUR ZADAR j.d.o.o. za frizerske usluge, ULICA ANTE STARČEVIĆA 23 G, 23000 Zadar</item>
    </derivirana_varijabla>
  </DomainObject.Predmet.ProtuStrankaListFormatedWithAdress>
  <DomainObject.Predmet.ProtuStrankaListFormatedWithAdressOIB>
    <izvorni_sadrzaj>
      <item>GLAMOUR ZADAR j.d.o.o. za frizerske usluge, OIB 47716666108, ULICA ANTE STARČEVIĆA 23 G, 23000 Zadar</item>
    </izvorni_sadrzaj>
    <derivirana_varijabla naziv="DomainObject.Predmet.ProtuStrankaListFormatedWithAdressOIB_1">
      <item>GLAMOUR ZADAR j.d.o.o. za frizerske usluge, OIB 47716666108, ULICA ANTE STARČEVIĆA 23 G, 23000 Zadar</item>
    </derivirana_varijabla>
  </DomainObject.Predmet.ProtuStrankaListFormatedWithAdressOIB>
  <DomainObject.Predmet.ProtuStrankaListNazivFormated>
    <izvorni_sadrzaj>
      <item>GLAMOUR ZADAR j.d.o.o. za frizerske usluge</item>
    </izvorni_sadrzaj>
    <derivirana_varijabla naziv="DomainObject.Predmet.ProtuStrankaListNazivFormated_1">
      <item>GLAMOUR ZADAR j.d.o.o. za frizerske usluge</item>
    </derivirana_varijabla>
  </DomainObject.Predmet.ProtuStrankaListNazivFormated>
  <DomainObject.Predmet.ProtuStrankaListNazivFormatedOIB>
    <izvorni_sadrzaj>
      <item>GLAMOUR ZADAR j.d.o.o. za frizerske usluge, OIB 47716666108</item>
    </izvorni_sadrzaj>
    <derivirana_varijabla naziv="DomainObject.Predmet.ProtuStrankaListNazivFormatedOIB_1">
      <item>GLAMOUR ZADAR j.d.o.o. za frizerske usluge, OIB 47716666108</item>
    </derivirana_varijabla>
  </DomainObject.Predmet.ProtuStrankaListNazivFormatedOIB>
  <DomainObject.Predmet.OstaliListFormated>
    <izvorni_sadrzaj>
      <item>Aldijana Ćosić</item>
    </izvorni_sadrzaj>
    <derivirana_varijabla naziv="DomainObject.Predmet.OstaliListFormated_1">
      <item>Aldijana Ćosić</item>
    </derivirana_varijabla>
  </DomainObject.Predmet.OstaliListFormated>
  <DomainObject.Predmet.OstaliListFormatedOIB>
    <izvorni_sadrzaj>
      <item>Aldijana Ćosić, OIB 54606883007</item>
    </izvorni_sadrzaj>
    <derivirana_varijabla naziv="DomainObject.Predmet.OstaliListFormatedOIB_1">
      <item>Aldijana Ćosić, OIB 54606883007</item>
    </derivirana_varijabla>
  </DomainObject.Predmet.OstaliListFormatedOIB>
  <DomainObject.Predmet.OstaliListFormatedWithAdress>
    <izvorni_sadrzaj>
      <item>Aldijana Ćosić, Ulica D. Farlattija 52, 23000 Zadar</item>
    </izvorni_sadrzaj>
    <derivirana_varijabla naziv="DomainObject.Predmet.OstaliListFormatedWithAdress_1">
      <item>Aldijana Ćosić, Ulica D. Farlattija 52, 23000 Zadar</item>
    </derivirana_varijabla>
  </DomainObject.Predmet.OstaliListFormatedWithAdress>
  <DomainObject.Predmet.OstaliListFormatedWithAdressOIB>
    <izvorni_sadrzaj>
      <item>Aldijana Ćosić, OIB 54606883007, Ulica D. Farlattija 52, 23000 Zadar</item>
    </izvorni_sadrzaj>
    <derivirana_varijabla naziv="DomainObject.Predmet.OstaliListFormatedWithAdressOIB_1">
      <item>Aldijana Ćosić, OIB 54606883007, Ulica D. Farlattija 52, 23000 Zadar</item>
    </derivirana_varijabla>
  </DomainObject.Predmet.OstaliListFormatedWithAdressOIB>
  <DomainObject.Predmet.OstaliListNazivFormated>
    <izvorni_sadrzaj>
      <item>Aldijana Ćosić</item>
    </izvorni_sadrzaj>
    <derivirana_varijabla naziv="DomainObject.Predmet.OstaliListNazivFormated_1">
      <item>Aldijana Ćosić</item>
    </derivirana_varijabla>
  </DomainObject.Predmet.OstaliListNazivFormated>
  <DomainObject.Predmet.OstaliListNazivFormatedOIB>
    <izvorni_sadrzaj>
      <item>Aldijana Ćosić, OIB 54606883007</item>
    </izvorni_sadrzaj>
    <derivirana_varijabla naziv="DomainObject.Predmet.OstaliListNazivFormatedOIB_1">
      <item>Aldijana Ćosić, OIB 54606883007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prosinca 2025.</izvorni_sadrzaj>
    <derivirana_varijabla naziv="DomainObject.Datum_1">11. prosinca 2025.</derivirana_varijabla>
  </DomainObject.Datum>
  <DomainObject.PoslovniBrojDokumenta>
    <izvorni_sadrzaj>St-400/2025-9</izvorni_sadrzaj>
    <derivirana_varijabla naziv="DomainObject.PoslovniBrojDokumenta_1">St-400/2025-9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GLAMOUR ZADAR j.d.o.o. za frizerske usluge</izvorni_sadrzaj>
    <derivirana_varijabla naziv="DomainObject.Predmet.ProtustrankaIDrugi_1">GLAMOUR ZADAR j.d.o.o. za frizerske usluge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GLAMOUR ZADAR j.d.o.o. za frizerske usluge, OIB 47716666108, ULICA ANTE STARČEVIĆA 23 G, 23000 Zadar</izvorni_sadrzaj>
    <derivirana_varijabla naziv="DomainObject.Predmet.ProtustrankaIDrugiAdressOIB_1">GLAMOUR ZADAR j.d.o.o. za frizerske usluge, OIB 47716666108, ULICA ANTE STARČEVIĆA 23 G,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GLAMOUR ZADAR j.d.o.o. za frizerske usluge</item>
      <item>Financijska agencija (FINA)</item>
      <item>Aldijana Ćosić</item>
    </izvorni_sadrzaj>
    <derivirana_varijabla naziv="DomainObject.Predmet.SudioniciListNaziv_1">
      <item>GLAMOUR ZADAR j.d.o.o. za frizerske usluge</item>
      <item>Financijska agencija (FINA)</item>
      <item>Aldijana Ćosić</item>
    </derivirana_varijabla>
  </DomainObject.Predmet.SudioniciListNaziv>
  <DomainObject.Predmet.SudioniciListAdressOIB>
    <izvorni_sadrzaj>
      <item>GLAMOUR ZADAR j.d.o.o. za frizerske usluge, OIB 47716666108, ULICA ANTE STARČEVIĆA 23 G,23000 Zadar</item>
      <item>Financijska agencija (FINA), OIB 85821130368, Ulica grada Vukovara 70,10000 Zagreb</item>
      <item>Aldijana Ćosić, OIB 54606883007, Ulica D. Farlattija 52,23000 Zadar</item>
    </izvorni_sadrzaj>
    <derivirana_varijabla naziv="DomainObject.Predmet.SudioniciListAdressOIB_1">
      <item>GLAMOUR ZADAR j.d.o.o. za frizerske usluge, OIB 47716666108, ULICA ANTE STARČEVIĆA 23 G,23000 Zadar</item>
      <item>Financijska agencija (FINA), OIB 85821130368, Ulica grada Vukovara 70,10000 Zagreb</item>
      <item>Aldijana Ćosić, OIB 54606883007, Ulica D. Farlattija 52,23000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47716666108</item>
      <item>, OIB 85821130368</item>
      <item>, OIB 54606883007</item>
    </izvorni_sadrzaj>
    <derivirana_varijabla naziv="DomainObject.Predmet.SudioniciListNazivOIB_1">
      <item>, OIB 47716666108</item>
      <item>, OIB 85821130368</item>
      <item>, OIB 54606883007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studenog 2025.</izvorni_sadrzaj>
    <derivirana_varijabla naziv="DomainObject.Predmet.DatumPocetkaProcesa_1">12.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2F3E37-4DAE-4509-812E-EE14DF539B37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175</properties:Words>
  <properties:Characters>907</properties:Characters>
  <properties:Lines>54</properties:Lines>
  <properties:Paragraphs>16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2025-12-04T09:01:00Z</dcterms:created>
  <dc:creator>Ardena Bajlo</dc:creator>
  <cp:lastModifiedBy>Ante Rubelj</cp:lastModifiedBy>
  <cp:lastPrinted>2025-12-11T08:37:00Z</cp:lastPrinted>
  <dcterms:modified xmlns:xsi="http://www.w3.org/2001/XMLSchema-instance" xsi:type="dcterms:W3CDTF">2025-12-11T12:55:00Z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St-400/2025-9 / Zapisnik - Ročište radi izjašnjenja o prijedlogu za otvaranje steč.post (St-400-25- GLAMOUR ZADAR j.d.o.o. 11.12.25.docx)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